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FC8" w:rsidRDefault="00925FC8" w:rsidP="00346542">
      <w:pPr>
        <w:pStyle w:val="Heading1"/>
        <w:jc w:val="center"/>
      </w:pPr>
      <w:r>
        <w:t xml:space="preserve">                                                               </w:t>
      </w:r>
    </w:p>
    <w:p w:rsidR="00925FC8" w:rsidRPr="004E0005" w:rsidRDefault="00925FC8" w:rsidP="00302601">
      <w:pPr>
        <w:pStyle w:val="Heading1"/>
        <w:rPr>
          <w:b/>
          <w:lang w:val="en-US"/>
        </w:rPr>
      </w:pPr>
      <w:r w:rsidRPr="00B0488B">
        <w:rPr>
          <w:b/>
        </w:rPr>
        <w:t xml:space="preserve">                                                                                                          </w:t>
      </w:r>
      <w:r>
        <w:rPr>
          <w:b/>
        </w:rPr>
        <w:t xml:space="preserve">          </w:t>
      </w:r>
    </w:p>
    <w:p w:rsidR="00925FC8" w:rsidRDefault="00925FC8" w:rsidP="00302601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pt;margin-top:-38.3pt;width:53.4pt;height:63pt;z-index:251658240">
            <v:imagedata r:id="rId6" o:title=""/>
          </v:shape>
        </w:pict>
      </w:r>
    </w:p>
    <w:tbl>
      <w:tblPr>
        <w:tblpPr w:leftFromText="180" w:rightFromText="180" w:vertAnchor="text" w:horzAnchor="margin" w:tblpY="54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3"/>
        <w:gridCol w:w="1661"/>
        <w:gridCol w:w="4049"/>
        <w:gridCol w:w="426"/>
        <w:gridCol w:w="1613"/>
        <w:gridCol w:w="896"/>
      </w:tblGrid>
      <w:tr w:rsidR="00925FC8" w:rsidRPr="00FD2ED3" w:rsidTr="0051234A">
        <w:trPr>
          <w:trHeight w:val="1803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5FC8" w:rsidRDefault="00925FC8" w:rsidP="0051234A">
            <w:pPr>
              <w:jc w:val="center"/>
              <w:rPr>
                <w:sz w:val="32"/>
                <w:szCs w:val="32"/>
              </w:rPr>
            </w:pPr>
            <w:r w:rsidRPr="00FD2ED3">
              <w:rPr>
                <w:sz w:val="32"/>
                <w:szCs w:val="32"/>
              </w:rPr>
              <w:t>СОВЕТ</w:t>
            </w:r>
            <w:r>
              <w:rPr>
                <w:sz w:val="32"/>
                <w:szCs w:val="32"/>
              </w:rPr>
              <w:t xml:space="preserve"> МУНИЦИПАЛЬНОГО ОБРАЗОВАНИЯ</w:t>
            </w:r>
          </w:p>
          <w:p w:rsidR="00925FC8" w:rsidRDefault="00925FC8" w:rsidP="0051234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ГУЛЬКЕВИЧСКИЙ РАЙОН</w:t>
            </w:r>
          </w:p>
          <w:p w:rsidR="00925FC8" w:rsidRDefault="00925FC8" w:rsidP="0051234A">
            <w:pPr>
              <w:jc w:val="center"/>
              <w:rPr>
                <w:b/>
                <w:sz w:val="36"/>
                <w:szCs w:val="36"/>
              </w:rPr>
            </w:pPr>
            <w:r w:rsidRPr="00FD2ED3">
              <w:rPr>
                <w:b/>
                <w:sz w:val="36"/>
                <w:szCs w:val="36"/>
              </w:rPr>
              <w:t>РЕШЕНИЕ</w:t>
            </w:r>
          </w:p>
          <w:p w:rsidR="00925FC8" w:rsidRDefault="00925FC8" w:rsidP="0051234A">
            <w:pPr>
              <w:jc w:val="center"/>
              <w:rPr>
                <w:b/>
                <w:sz w:val="36"/>
                <w:szCs w:val="36"/>
              </w:rPr>
            </w:pPr>
          </w:p>
          <w:p w:rsidR="00925FC8" w:rsidRPr="008904C1" w:rsidRDefault="00925FC8" w:rsidP="00512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65 </w:t>
            </w:r>
            <w:r w:rsidRPr="008904C1">
              <w:rPr>
                <w:sz w:val="28"/>
                <w:szCs w:val="28"/>
              </w:rPr>
              <w:t xml:space="preserve">сессия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V </w:t>
            </w:r>
            <w:r w:rsidRPr="008904C1">
              <w:rPr>
                <w:sz w:val="28"/>
                <w:szCs w:val="28"/>
              </w:rPr>
              <w:t>созыва</w:t>
            </w:r>
          </w:p>
        </w:tc>
      </w:tr>
      <w:tr w:rsidR="00925FC8" w:rsidRPr="002D418A" w:rsidTr="0051234A">
        <w:trPr>
          <w:trHeight w:val="173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C8" w:rsidRPr="00EF5B3F" w:rsidRDefault="00925FC8" w:rsidP="0051234A">
            <w:pPr>
              <w:jc w:val="right"/>
            </w:pPr>
            <w:r w:rsidRPr="00EF5B3F">
              <w:rPr>
                <w:sz w:val="22"/>
                <w:szCs w:val="22"/>
              </w:rPr>
              <w:t>от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925FC8" w:rsidRPr="00B25339" w:rsidRDefault="00925FC8" w:rsidP="005123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20.12.2013г.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:rsidR="00925FC8" w:rsidRPr="002D418A" w:rsidRDefault="00925FC8" w:rsidP="0051234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5FC8" w:rsidRPr="00EF5B3F" w:rsidRDefault="00925FC8" w:rsidP="0051234A">
            <w:pPr>
              <w:jc w:val="center"/>
            </w:pPr>
            <w:r w:rsidRPr="00EF5B3F">
              <w:rPr>
                <w:sz w:val="22"/>
                <w:szCs w:val="22"/>
              </w:rPr>
              <w:t>№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925FC8" w:rsidRPr="00155EF6" w:rsidRDefault="00925FC8" w:rsidP="0051234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25FC8" w:rsidRPr="002D418A" w:rsidRDefault="00925FC8" w:rsidP="0051234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25FC8" w:rsidRPr="00473FE5" w:rsidTr="0051234A">
        <w:trPr>
          <w:trHeight w:val="704"/>
        </w:trPr>
        <w:tc>
          <w:tcPr>
            <w:tcW w:w="96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5FC8" w:rsidRDefault="00925FC8" w:rsidP="0051234A">
            <w:pPr>
              <w:jc w:val="center"/>
              <w:rPr>
                <w:b/>
              </w:rPr>
            </w:pPr>
            <w:r w:rsidRPr="00473FE5">
              <w:rPr>
                <w:b/>
                <w:sz w:val="22"/>
                <w:szCs w:val="22"/>
              </w:rPr>
              <w:t>г. Гулькевичи</w:t>
            </w:r>
          </w:p>
          <w:p w:rsidR="00925FC8" w:rsidRDefault="00925FC8" w:rsidP="0051234A">
            <w:pPr>
              <w:jc w:val="center"/>
              <w:rPr>
                <w:b/>
              </w:rPr>
            </w:pPr>
          </w:p>
          <w:p w:rsidR="00925FC8" w:rsidRPr="00473FE5" w:rsidRDefault="00925FC8" w:rsidP="0051234A">
            <w:pPr>
              <w:jc w:val="center"/>
              <w:rPr>
                <w:b/>
              </w:rPr>
            </w:pPr>
          </w:p>
        </w:tc>
      </w:tr>
    </w:tbl>
    <w:p w:rsidR="00925FC8" w:rsidRPr="00084503" w:rsidRDefault="00925FC8" w:rsidP="00663CBF">
      <w:pPr>
        <w:pStyle w:val="Heading1"/>
      </w:pPr>
    </w:p>
    <w:p w:rsidR="00925FC8" w:rsidRPr="00084503" w:rsidRDefault="00925FC8" w:rsidP="00084503"/>
    <w:p w:rsidR="00925FC8" w:rsidRDefault="00925FC8" w:rsidP="00663CBF">
      <w:pPr>
        <w:pStyle w:val="BodyText2"/>
      </w:pPr>
      <w:r>
        <w:t xml:space="preserve">О передаче жилого помещения, </w:t>
      </w:r>
      <w:r w:rsidRPr="009629DD">
        <w:t>расположенного по адресу:                                                       г. Гулькевичи, пер. Краснодарский, дом № 17, кв. № 28,</w:t>
      </w:r>
      <w:r>
        <w:t xml:space="preserve"> в собственность Гулькевичскому городскому поселению Гулькевичского района на безвозмездной основе</w:t>
      </w:r>
    </w:p>
    <w:p w:rsidR="00925FC8" w:rsidRDefault="00925FC8" w:rsidP="00663CBF">
      <w:pPr>
        <w:pStyle w:val="BodyText"/>
        <w:ind w:firstLine="900"/>
        <w:rPr>
          <w:sz w:val="28"/>
        </w:rPr>
      </w:pPr>
    </w:p>
    <w:p w:rsidR="00925FC8" w:rsidRDefault="00925FC8" w:rsidP="00663CBF">
      <w:pPr>
        <w:pStyle w:val="BodyText"/>
        <w:ind w:firstLine="900"/>
        <w:rPr>
          <w:sz w:val="28"/>
        </w:rPr>
      </w:pPr>
    </w:p>
    <w:p w:rsidR="00925FC8" w:rsidRDefault="00925FC8" w:rsidP="00663CBF">
      <w:pPr>
        <w:pStyle w:val="BodyText2"/>
        <w:ind w:firstLine="720"/>
        <w:jc w:val="both"/>
        <w:rPr>
          <w:b w:val="0"/>
        </w:rPr>
      </w:pPr>
      <w:r>
        <w:rPr>
          <w:b w:val="0"/>
        </w:rPr>
        <w:t xml:space="preserve">В соответствии с Федеральным законом от 21 декабря 1996 года                        № 159-ФЗ «О дополнительных гарантиях по социальной защите детей-сирот и детей, оставшихся без попечения родителей» постановлением главы Гулькевичского района от 9 октября 2003 года № 812 «Об определении в школу-интернат для детей-сирот и детей, оставшихся без попечения родителей» за Отставным Сергеем Александровичем было закреплено право проживания и пользования жилым помещением, расположенным по адресу:                г. Гулькевичи, пер. Краснодарский, дом № 17, кв. № 28. </w:t>
      </w:r>
    </w:p>
    <w:p w:rsidR="00925FC8" w:rsidRPr="00DC7635" w:rsidRDefault="00925FC8" w:rsidP="00354039">
      <w:pPr>
        <w:pStyle w:val="BodyText2"/>
        <w:ind w:firstLine="720"/>
        <w:jc w:val="both"/>
        <w:rPr>
          <w:b w:val="0"/>
        </w:rPr>
      </w:pPr>
      <w:r w:rsidRPr="00354039">
        <w:rPr>
          <w:b w:val="0"/>
        </w:rPr>
        <w:t xml:space="preserve">В целях реализации права Отставного С.А. на </w:t>
      </w:r>
      <w:r w:rsidRPr="00354039">
        <w:rPr>
          <w:b w:val="0"/>
          <w:lang w:eastAsia="en-US"/>
        </w:rPr>
        <w:t xml:space="preserve">бесплатную передачу в собственность занимаемого им жилого помещения в муниципальном жилищном фонде в соответствии с </w:t>
      </w:r>
      <w:r w:rsidRPr="00354039">
        <w:rPr>
          <w:b w:val="0"/>
        </w:rPr>
        <w:t>Законом Российской Федерации от 4 июля 1991 года № 541-I «О приватизации жилищного фонда в Российской Федерации», руко</w:t>
      </w:r>
      <w:r>
        <w:rPr>
          <w:b w:val="0"/>
        </w:rPr>
        <w:t xml:space="preserve">водствуясь статьей 50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>
        <w:rPr>
          <w:b w:val="0"/>
          <w:szCs w:val="28"/>
        </w:rPr>
        <w:t>Положением</w:t>
      </w:r>
      <w:r w:rsidRPr="00C1767E">
        <w:rPr>
          <w:b w:val="0"/>
          <w:szCs w:val="28"/>
        </w:rPr>
        <w:t xml:space="preserve"> о порядке управления и распоряжения имуществом, находящимся в муниципальной собственности муниципального образования Гулькевичски</w:t>
      </w:r>
      <w:r>
        <w:rPr>
          <w:b w:val="0"/>
          <w:szCs w:val="28"/>
        </w:rPr>
        <w:t xml:space="preserve">й район, утвержденным решением  9 сессии </w:t>
      </w:r>
      <w:r w:rsidRPr="00C1767E">
        <w:rPr>
          <w:b w:val="0"/>
          <w:szCs w:val="28"/>
          <w:lang w:val="en-US"/>
        </w:rPr>
        <w:t>V</w:t>
      </w:r>
      <w:r w:rsidRPr="00C1767E">
        <w:rPr>
          <w:b w:val="0"/>
          <w:szCs w:val="28"/>
        </w:rPr>
        <w:t xml:space="preserve"> созыва Совета муниципального обр</w:t>
      </w:r>
      <w:r>
        <w:rPr>
          <w:b w:val="0"/>
          <w:szCs w:val="28"/>
        </w:rPr>
        <w:t xml:space="preserve">азования Гулькевичский район от </w:t>
      </w:r>
      <w:r w:rsidRPr="00C1767E">
        <w:rPr>
          <w:b w:val="0"/>
          <w:szCs w:val="28"/>
        </w:rPr>
        <w:t>24 сентября 2010 года № 2</w:t>
      </w:r>
      <w:r>
        <w:rPr>
          <w:b w:val="0"/>
          <w:szCs w:val="28"/>
        </w:rPr>
        <w:t>,</w:t>
      </w:r>
      <w:r w:rsidRPr="00DC7635">
        <w:rPr>
          <w:b w:val="0"/>
        </w:rPr>
        <w:t xml:space="preserve"> Совет муниципального образования Гулькевичский район р е ш и л:   </w:t>
      </w:r>
    </w:p>
    <w:p w:rsidR="00925FC8" w:rsidRPr="00495315" w:rsidRDefault="00925FC8" w:rsidP="009629DD">
      <w:pPr>
        <w:ind w:firstLine="709"/>
        <w:jc w:val="both"/>
        <w:rPr>
          <w:sz w:val="28"/>
          <w:szCs w:val="28"/>
        </w:rPr>
      </w:pPr>
      <w:r w:rsidRPr="00637220">
        <w:rPr>
          <w:sz w:val="28"/>
        </w:rPr>
        <w:t>1.</w:t>
      </w:r>
      <w:r>
        <w:rPr>
          <w:sz w:val="28"/>
        </w:rPr>
        <w:t xml:space="preserve"> П</w:t>
      </w:r>
      <w:r w:rsidRPr="00495315">
        <w:rPr>
          <w:sz w:val="28"/>
          <w:szCs w:val="28"/>
        </w:rPr>
        <w:t>ередать жило</w:t>
      </w:r>
      <w:r>
        <w:rPr>
          <w:sz w:val="28"/>
          <w:szCs w:val="28"/>
        </w:rPr>
        <w:t>е</w:t>
      </w:r>
      <w:r w:rsidRPr="00495315">
        <w:rPr>
          <w:sz w:val="28"/>
          <w:szCs w:val="28"/>
        </w:rPr>
        <w:t xml:space="preserve"> помещени</w:t>
      </w:r>
      <w:r>
        <w:rPr>
          <w:sz w:val="28"/>
          <w:szCs w:val="28"/>
        </w:rPr>
        <w:t>е</w:t>
      </w:r>
      <w:r w:rsidRPr="00495315">
        <w:rPr>
          <w:sz w:val="28"/>
          <w:szCs w:val="28"/>
        </w:rPr>
        <w:t>, расположенно</w:t>
      </w:r>
      <w:r>
        <w:rPr>
          <w:sz w:val="28"/>
          <w:szCs w:val="28"/>
        </w:rPr>
        <w:t>е</w:t>
      </w:r>
      <w:r w:rsidRPr="00495315">
        <w:rPr>
          <w:sz w:val="28"/>
          <w:szCs w:val="28"/>
        </w:rPr>
        <w:t xml:space="preserve"> по адресу:                                                       г. Гулькевичи, пер. Краснодарский, дом № 17, кв. № 28, в собственность Гулькевичскому городскому поселению Гулькевичского района на безвозмездной основе</w:t>
      </w:r>
      <w:r>
        <w:rPr>
          <w:sz w:val="28"/>
          <w:szCs w:val="28"/>
        </w:rPr>
        <w:t>.</w:t>
      </w:r>
    </w:p>
    <w:p w:rsidR="00925FC8" w:rsidRDefault="00925FC8" w:rsidP="00663CBF">
      <w:pPr>
        <w:ind w:firstLine="709"/>
        <w:jc w:val="both"/>
        <w:rPr>
          <w:sz w:val="28"/>
        </w:rPr>
      </w:pPr>
      <w:r>
        <w:rPr>
          <w:sz w:val="28"/>
        </w:rPr>
        <w:t xml:space="preserve">2. Поручить администрации муниципального образования Гулькевичского района в установленном порядке осуществить необходимые действия по передаче имущества, указанного в пункте 1 настоящего решения.               </w:t>
      </w:r>
    </w:p>
    <w:p w:rsidR="00925FC8" w:rsidRPr="006440DD" w:rsidRDefault="00925FC8" w:rsidP="00663CBF">
      <w:pPr>
        <w:pStyle w:val="BodyText"/>
        <w:ind w:firstLine="709"/>
        <w:rPr>
          <w:sz w:val="28"/>
          <w:szCs w:val="28"/>
        </w:rPr>
      </w:pPr>
      <w:r w:rsidRPr="006440DD">
        <w:rPr>
          <w:sz w:val="28"/>
          <w:szCs w:val="28"/>
        </w:rPr>
        <w:t>3. Контроль за выполнением настоящего решения возложить на комиссию по бюджету, налогам, сборам и муниципальной собственности Совета муниципального образования Гулькевичский район.</w:t>
      </w:r>
    </w:p>
    <w:p w:rsidR="00925FC8" w:rsidRPr="006440DD" w:rsidRDefault="00925FC8" w:rsidP="00663CBF">
      <w:pPr>
        <w:pStyle w:val="BodyText"/>
        <w:rPr>
          <w:sz w:val="28"/>
          <w:szCs w:val="28"/>
        </w:rPr>
      </w:pPr>
      <w:r w:rsidRPr="006440DD">
        <w:rPr>
          <w:sz w:val="28"/>
          <w:szCs w:val="28"/>
        </w:rPr>
        <w:tab/>
        <w:t>4. Решение вступает в силу со дня подписания.</w:t>
      </w:r>
    </w:p>
    <w:p w:rsidR="00925FC8" w:rsidRDefault="00925FC8" w:rsidP="00663CBF">
      <w:pPr>
        <w:jc w:val="both"/>
        <w:rPr>
          <w:sz w:val="28"/>
        </w:rPr>
      </w:pPr>
    </w:p>
    <w:p w:rsidR="00925FC8" w:rsidRDefault="00925FC8" w:rsidP="00663CBF">
      <w:pPr>
        <w:jc w:val="both"/>
        <w:rPr>
          <w:sz w:val="28"/>
        </w:rPr>
      </w:pPr>
    </w:p>
    <w:p w:rsidR="00925FC8" w:rsidRPr="00EA1E5F" w:rsidRDefault="00925FC8" w:rsidP="00663CBF">
      <w:pPr>
        <w:ind w:right="-5"/>
        <w:rPr>
          <w:sz w:val="28"/>
        </w:rPr>
      </w:pPr>
      <w:r w:rsidRPr="00EA1E5F">
        <w:rPr>
          <w:sz w:val="28"/>
        </w:rPr>
        <w:t xml:space="preserve">Председатель </w:t>
      </w:r>
      <w:r>
        <w:rPr>
          <w:sz w:val="28"/>
        </w:rPr>
        <w:t>С</w:t>
      </w:r>
      <w:r w:rsidRPr="00EA1E5F">
        <w:rPr>
          <w:sz w:val="28"/>
        </w:rPr>
        <w:t xml:space="preserve">овета муниципального </w:t>
      </w:r>
    </w:p>
    <w:p w:rsidR="00925FC8" w:rsidRPr="00F304C9" w:rsidRDefault="00925FC8" w:rsidP="00663CBF">
      <w:pPr>
        <w:ind w:right="-5"/>
        <w:rPr>
          <w:sz w:val="28"/>
        </w:rPr>
      </w:pPr>
      <w:r w:rsidRPr="00F304C9">
        <w:rPr>
          <w:sz w:val="28"/>
        </w:rPr>
        <w:t>образования Гулькевичский район                                                  Н.Н.Записоцкий</w:t>
      </w:r>
    </w:p>
    <w:p w:rsidR="00925FC8" w:rsidRPr="00F304C9" w:rsidRDefault="00925FC8" w:rsidP="00663CBF">
      <w:pPr>
        <w:jc w:val="both"/>
        <w:rPr>
          <w:sz w:val="28"/>
        </w:rPr>
      </w:pPr>
    </w:p>
    <w:sectPr w:rsidR="00925FC8" w:rsidRPr="00F304C9" w:rsidSect="007C0E3F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FC8" w:rsidRDefault="00925FC8" w:rsidP="00EF2942">
      <w:r>
        <w:separator/>
      </w:r>
    </w:p>
  </w:endnote>
  <w:endnote w:type="continuationSeparator" w:id="1">
    <w:p w:rsidR="00925FC8" w:rsidRDefault="00925FC8" w:rsidP="00EF2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FC8" w:rsidRDefault="00925FC8" w:rsidP="00EF2942">
      <w:r>
        <w:separator/>
      </w:r>
    </w:p>
  </w:footnote>
  <w:footnote w:type="continuationSeparator" w:id="1">
    <w:p w:rsidR="00925FC8" w:rsidRDefault="00925FC8" w:rsidP="00EF29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FC8" w:rsidRDefault="00925FC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5FC8" w:rsidRDefault="00925FC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FC8" w:rsidRDefault="00925FC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25FC8" w:rsidRDefault="00925FC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3CBF"/>
    <w:rsid w:val="00000884"/>
    <w:rsid w:val="000019F1"/>
    <w:rsid w:val="00001A78"/>
    <w:rsid w:val="0000255C"/>
    <w:rsid w:val="00002694"/>
    <w:rsid w:val="0000269F"/>
    <w:rsid w:val="00002986"/>
    <w:rsid w:val="00002C76"/>
    <w:rsid w:val="00003C06"/>
    <w:rsid w:val="00003F62"/>
    <w:rsid w:val="00004C61"/>
    <w:rsid w:val="0000507B"/>
    <w:rsid w:val="00005291"/>
    <w:rsid w:val="0000572D"/>
    <w:rsid w:val="00005F80"/>
    <w:rsid w:val="0000659D"/>
    <w:rsid w:val="000075A0"/>
    <w:rsid w:val="00007C39"/>
    <w:rsid w:val="00010A62"/>
    <w:rsid w:val="0001111D"/>
    <w:rsid w:val="00011340"/>
    <w:rsid w:val="000119B5"/>
    <w:rsid w:val="000120EA"/>
    <w:rsid w:val="000121C0"/>
    <w:rsid w:val="000131FA"/>
    <w:rsid w:val="00013F6D"/>
    <w:rsid w:val="0001566E"/>
    <w:rsid w:val="0001584D"/>
    <w:rsid w:val="000158F7"/>
    <w:rsid w:val="00015ACE"/>
    <w:rsid w:val="00015F21"/>
    <w:rsid w:val="00016586"/>
    <w:rsid w:val="000175F3"/>
    <w:rsid w:val="0001769C"/>
    <w:rsid w:val="000202A5"/>
    <w:rsid w:val="000211B4"/>
    <w:rsid w:val="000216BC"/>
    <w:rsid w:val="0002177B"/>
    <w:rsid w:val="000257DC"/>
    <w:rsid w:val="00027C46"/>
    <w:rsid w:val="00030542"/>
    <w:rsid w:val="00030B01"/>
    <w:rsid w:val="00030EB2"/>
    <w:rsid w:val="0003172D"/>
    <w:rsid w:val="00031B87"/>
    <w:rsid w:val="0003327B"/>
    <w:rsid w:val="000333DE"/>
    <w:rsid w:val="000355CD"/>
    <w:rsid w:val="00036E93"/>
    <w:rsid w:val="00041D62"/>
    <w:rsid w:val="00043165"/>
    <w:rsid w:val="00043406"/>
    <w:rsid w:val="00044D21"/>
    <w:rsid w:val="000454C7"/>
    <w:rsid w:val="00045580"/>
    <w:rsid w:val="00045B56"/>
    <w:rsid w:val="000466DF"/>
    <w:rsid w:val="00046BB8"/>
    <w:rsid w:val="00046C7E"/>
    <w:rsid w:val="00047223"/>
    <w:rsid w:val="0004770C"/>
    <w:rsid w:val="00050651"/>
    <w:rsid w:val="000508EE"/>
    <w:rsid w:val="00050D8F"/>
    <w:rsid w:val="00050DE9"/>
    <w:rsid w:val="00051FCF"/>
    <w:rsid w:val="00053B12"/>
    <w:rsid w:val="0005506B"/>
    <w:rsid w:val="00055D1D"/>
    <w:rsid w:val="00056E30"/>
    <w:rsid w:val="00057C9C"/>
    <w:rsid w:val="00057E51"/>
    <w:rsid w:val="00060111"/>
    <w:rsid w:val="000602EF"/>
    <w:rsid w:val="000611BB"/>
    <w:rsid w:val="0006140D"/>
    <w:rsid w:val="00061BC2"/>
    <w:rsid w:val="00061F0D"/>
    <w:rsid w:val="00062FFD"/>
    <w:rsid w:val="000635E1"/>
    <w:rsid w:val="000638DE"/>
    <w:rsid w:val="00063A2C"/>
    <w:rsid w:val="00064770"/>
    <w:rsid w:val="00064990"/>
    <w:rsid w:val="00065311"/>
    <w:rsid w:val="00065EEA"/>
    <w:rsid w:val="00065F58"/>
    <w:rsid w:val="0006625F"/>
    <w:rsid w:val="00066682"/>
    <w:rsid w:val="00066D6D"/>
    <w:rsid w:val="00066FDD"/>
    <w:rsid w:val="00067391"/>
    <w:rsid w:val="0006776F"/>
    <w:rsid w:val="000703D2"/>
    <w:rsid w:val="00070841"/>
    <w:rsid w:val="000710B6"/>
    <w:rsid w:val="000713FE"/>
    <w:rsid w:val="00071A68"/>
    <w:rsid w:val="00072407"/>
    <w:rsid w:val="00072989"/>
    <w:rsid w:val="000744A6"/>
    <w:rsid w:val="00074772"/>
    <w:rsid w:val="00074D05"/>
    <w:rsid w:val="00074E51"/>
    <w:rsid w:val="000759B8"/>
    <w:rsid w:val="00075E46"/>
    <w:rsid w:val="00075E7F"/>
    <w:rsid w:val="0007646C"/>
    <w:rsid w:val="00076C24"/>
    <w:rsid w:val="0007757C"/>
    <w:rsid w:val="0007765D"/>
    <w:rsid w:val="00080848"/>
    <w:rsid w:val="000812A7"/>
    <w:rsid w:val="00082164"/>
    <w:rsid w:val="0008249D"/>
    <w:rsid w:val="00082D59"/>
    <w:rsid w:val="00083C65"/>
    <w:rsid w:val="00084503"/>
    <w:rsid w:val="00084AF4"/>
    <w:rsid w:val="00085554"/>
    <w:rsid w:val="000856A3"/>
    <w:rsid w:val="000869F6"/>
    <w:rsid w:val="00087256"/>
    <w:rsid w:val="0008783C"/>
    <w:rsid w:val="00087891"/>
    <w:rsid w:val="0009017A"/>
    <w:rsid w:val="000902B1"/>
    <w:rsid w:val="000902C5"/>
    <w:rsid w:val="00090F1B"/>
    <w:rsid w:val="00091480"/>
    <w:rsid w:val="0009154A"/>
    <w:rsid w:val="00091A8C"/>
    <w:rsid w:val="00094598"/>
    <w:rsid w:val="00094D6A"/>
    <w:rsid w:val="00095267"/>
    <w:rsid w:val="00095D74"/>
    <w:rsid w:val="00096F26"/>
    <w:rsid w:val="000975B1"/>
    <w:rsid w:val="000A09C2"/>
    <w:rsid w:val="000A102E"/>
    <w:rsid w:val="000A312E"/>
    <w:rsid w:val="000A32BA"/>
    <w:rsid w:val="000A3783"/>
    <w:rsid w:val="000A424F"/>
    <w:rsid w:val="000A45E9"/>
    <w:rsid w:val="000A5DCC"/>
    <w:rsid w:val="000A6F44"/>
    <w:rsid w:val="000A7B92"/>
    <w:rsid w:val="000B0112"/>
    <w:rsid w:val="000B0A1B"/>
    <w:rsid w:val="000B0D81"/>
    <w:rsid w:val="000B21FB"/>
    <w:rsid w:val="000B2618"/>
    <w:rsid w:val="000B3B0A"/>
    <w:rsid w:val="000B3E97"/>
    <w:rsid w:val="000B4317"/>
    <w:rsid w:val="000B4C74"/>
    <w:rsid w:val="000B588A"/>
    <w:rsid w:val="000B7DA1"/>
    <w:rsid w:val="000B7FBD"/>
    <w:rsid w:val="000C01F5"/>
    <w:rsid w:val="000C02B3"/>
    <w:rsid w:val="000C0B86"/>
    <w:rsid w:val="000C0FDF"/>
    <w:rsid w:val="000C1E44"/>
    <w:rsid w:val="000C2A59"/>
    <w:rsid w:val="000C2D99"/>
    <w:rsid w:val="000C2E82"/>
    <w:rsid w:val="000C2F46"/>
    <w:rsid w:val="000C3B89"/>
    <w:rsid w:val="000C3E3C"/>
    <w:rsid w:val="000C5490"/>
    <w:rsid w:val="000C5CF3"/>
    <w:rsid w:val="000C6973"/>
    <w:rsid w:val="000C6CA3"/>
    <w:rsid w:val="000C6E6D"/>
    <w:rsid w:val="000D07C0"/>
    <w:rsid w:val="000D0E3B"/>
    <w:rsid w:val="000D152F"/>
    <w:rsid w:val="000D2183"/>
    <w:rsid w:val="000D2868"/>
    <w:rsid w:val="000D2DD1"/>
    <w:rsid w:val="000D2DE8"/>
    <w:rsid w:val="000D3504"/>
    <w:rsid w:val="000D3EF4"/>
    <w:rsid w:val="000D42BF"/>
    <w:rsid w:val="000D4628"/>
    <w:rsid w:val="000D5393"/>
    <w:rsid w:val="000D570B"/>
    <w:rsid w:val="000D665A"/>
    <w:rsid w:val="000E08FD"/>
    <w:rsid w:val="000E159D"/>
    <w:rsid w:val="000E2227"/>
    <w:rsid w:val="000E238D"/>
    <w:rsid w:val="000E36A1"/>
    <w:rsid w:val="000E4423"/>
    <w:rsid w:val="000E481F"/>
    <w:rsid w:val="000E5FB6"/>
    <w:rsid w:val="000E6315"/>
    <w:rsid w:val="000E6D20"/>
    <w:rsid w:val="000E74DB"/>
    <w:rsid w:val="000F04A6"/>
    <w:rsid w:val="000F0DB5"/>
    <w:rsid w:val="000F1269"/>
    <w:rsid w:val="000F1AE0"/>
    <w:rsid w:val="000F1CC1"/>
    <w:rsid w:val="000F418F"/>
    <w:rsid w:val="000F4F80"/>
    <w:rsid w:val="000F5228"/>
    <w:rsid w:val="000F5B3F"/>
    <w:rsid w:val="000F6AA5"/>
    <w:rsid w:val="000F6AB8"/>
    <w:rsid w:val="000F714D"/>
    <w:rsid w:val="000F7D6A"/>
    <w:rsid w:val="001005FA"/>
    <w:rsid w:val="001007E6"/>
    <w:rsid w:val="00101115"/>
    <w:rsid w:val="001015D2"/>
    <w:rsid w:val="0010242C"/>
    <w:rsid w:val="001024CE"/>
    <w:rsid w:val="00103053"/>
    <w:rsid w:val="00103CE8"/>
    <w:rsid w:val="00106F91"/>
    <w:rsid w:val="001077FB"/>
    <w:rsid w:val="00110601"/>
    <w:rsid w:val="00110E3E"/>
    <w:rsid w:val="00112426"/>
    <w:rsid w:val="00112981"/>
    <w:rsid w:val="00115489"/>
    <w:rsid w:val="00116718"/>
    <w:rsid w:val="001173D5"/>
    <w:rsid w:val="0011792E"/>
    <w:rsid w:val="00120906"/>
    <w:rsid w:val="00120BD2"/>
    <w:rsid w:val="0012229C"/>
    <w:rsid w:val="001223A9"/>
    <w:rsid w:val="0012290A"/>
    <w:rsid w:val="00122B04"/>
    <w:rsid w:val="00122B66"/>
    <w:rsid w:val="00123E0E"/>
    <w:rsid w:val="0012428B"/>
    <w:rsid w:val="00124840"/>
    <w:rsid w:val="00125A4E"/>
    <w:rsid w:val="00126299"/>
    <w:rsid w:val="001263D9"/>
    <w:rsid w:val="00126662"/>
    <w:rsid w:val="00126B53"/>
    <w:rsid w:val="001276E9"/>
    <w:rsid w:val="00127B7E"/>
    <w:rsid w:val="001301B4"/>
    <w:rsid w:val="0013051F"/>
    <w:rsid w:val="0013077C"/>
    <w:rsid w:val="00130938"/>
    <w:rsid w:val="00131B4C"/>
    <w:rsid w:val="0013223B"/>
    <w:rsid w:val="00132D3F"/>
    <w:rsid w:val="001331CB"/>
    <w:rsid w:val="00134DB2"/>
    <w:rsid w:val="00135411"/>
    <w:rsid w:val="00135545"/>
    <w:rsid w:val="0013561E"/>
    <w:rsid w:val="00135A6D"/>
    <w:rsid w:val="00135B2D"/>
    <w:rsid w:val="001362B7"/>
    <w:rsid w:val="00136477"/>
    <w:rsid w:val="00136763"/>
    <w:rsid w:val="00136D61"/>
    <w:rsid w:val="00137427"/>
    <w:rsid w:val="001374A6"/>
    <w:rsid w:val="001376C9"/>
    <w:rsid w:val="001378F8"/>
    <w:rsid w:val="00140FEC"/>
    <w:rsid w:val="0014105C"/>
    <w:rsid w:val="0014198C"/>
    <w:rsid w:val="001424E5"/>
    <w:rsid w:val="001425C3"/>
    <w:rsid w:val="00142DE7"/>
    <w:rsid w:val="00142F15"/>
    <w:rsid w:val="001433B9"/>
    <w:rsid w:val="00143C40"/>
    <w:rsid w:val="00144AAC"/>
    <w:rsid w:val="00144B30"/>
    <w:rsid w:val="0014530F"/>
    <w:rsid w:val="0014549D"/>
    <w:rsid w:val="001460EA"/>
    <w:rsid w:val="001479DA"/>
    <w:rsid w:val="00147BB8"/>
    <w:rsid w:val="00147E0C"/>
    <w:rsid w:val="00150091"/>
    <w:rsid w:val="001520F8"/>
    <w:rsid w:val="00152BE0"/>
    <w:rsid w:val="0015308B"/>
    <w:rsid w:val="00153325"/>
    <w:rsid w:val="001535D8"/>
    <w:rsid w:val="00153825"/>
    <w:rsid w:val="00153D57"/>
    <w:rsid w:val="00154079"/>
    <w:rsid w:val="001540D4"/>
    <w:rsid w:val="00155EF6"/>
    <w:rsid w:val="001560BE"/>
    <w:rsid w:val="0015664F"/>
    <w:rsid w:val="0015737F"/>
    <w:rsid w:val="001575AA"/>
    <w:rsid w:val="00157E8B"/>
    <w:rsid w:val="001606AD"/>
    <w:rsid w:val="00160924"/>
    <w:rsid w:val="00161C5F"/>
    <w:rsid w:val="00161C96"/>
    <w:rsid w:val="0016297A"/>
    <w:rsid w:val="00163AF2"/>
    <w:rsid w:val="001644EE"/>
    <w:rsid w:val="0016483E"/>
    <w:rsid w:val="00164AF3"/>
    <w:rsid w:val="00164DE6"/>
    <w:rsid w:val="00165318"/>
    <w:rsid w:val="00166430"/>
    <w:rsid w:val="00166742"/>
    <w:rsid w:val="0016707E"/>
    <w:rsid w:val="0016777B"/>
    <w:rsid w:val="00167EED"/>
    <w:rsid w:val="00170697"/>
    <w:rsid w:val="0017079E"/>
    <w:rsid w:val="00171A16"/>
    <w:rsid w:val="00171A59"/>
    <w:rsid w:val="00171AD5"/>
    <w:rsid w:val="00171D91"/>
    <w:rsid w:val="00171FC0"/>
    <w:rsid w:val="00172309"/>
    <w:rsid w:val="00173D79"/>
    <w:rsid w:val="00176450"/>
    <w:rsid w:val="001764E9"/>
    <w:rsid w:val="0017651F"/>
    <w:rsid w:val="00176A56"/>
    <w:rsid w:val="0017706E"/>
    <w:rsid w:val="001771ED"/>
    <w:rsid w:val="001800C3"/>
    <w:rsid w:val="001806F8"/>
    <w:rsid w:val="00180799"/>
    <w:rsid w:val="001814B3"/>
    <w:rsid w:val="00181870"/>
    <w:rsid w:val="00181FA1"/>
    <w:rsid w:val="00183122"/>
    <w:rsid w:val="00183BF1"/>
    <w:rsid w:val="00184B6F"/>
    <w:rsid w:val="00185CCE"/>
    <w:rsid w:val="00186793"/>
    <w:rsid w:val="00186919"/>
    <w:rsid w:val="001872FB"/>
    <w:rsid w:val="00187D87"/>
    <w:rsid w:val="00187EDB"/>
    <w:rsid w:val="00190B70"/>
    <w:rsid w:val="001910C1"/>
    <w:rsid w:val="00192DB4"/>
    <w:rsid w:val="00192E3D"/>
    <w:rsid w:val="001930A6"/>
    <w:rsid w:val="001934BF"/>
    <w:rsid w:val="00193EA9"/>
    <w:rsid w:val="00194066"/>
    <w:rsid w:val="001944E4"/>
    <w:rsid w:val="0019456E"/>
    <w:rsid w:val="00194950"/>
    <w:rsid w:val="00195098"/>
    <w:rsid w:val="001955FD"/>
    <w:rsid w:val="0019654B"/>
    <w:rsid w:val="00196EF1"/>
    <w:rsid w:val="001973C3"/>
    <w:rsid w:val="001A0939"/>
    <w:rsid w:val="001A1FA7"/>
    <w:rsid w:val="001A1FB4"/>
    <w:rsid w:val="001A2802"/>
    <w:rsid w:val="001A334B"/>
    <w:rsid w:val="001A44C9"/>
    <w:rsid w:val="001A55CE"/>
    <w:rsid w:val="001A5A8B"/>
    <w:rsid w:val="001A6457"/>
    <w:rsid w:val="001A649F"/>
    <w:rsid w:val="001A64A8"/>
    <w:rsid w:val="001A77E9"/>
    <w:rsid w:val="001B0A87"/>
    <w:rsid w:val="001B1C98"/>
    <w:rsid w:val="001B1EDB"/>
    <w:rsid w:val="001B20D6"/>
    <w:rsid w:val="001B20F2"/>
    <w:rsid w:val="001B24D1"/>
    <w:rsid w:val="001B3F92"/>
    <w:rsid w:val="001B47A3"/>
    <w:rsid w:val="001B4B9B"/>
    <w:rsid w:val="001B5274"/>
    <w:rsid w:val="001B55F3"/>
    <w:rsid w:val="001B6649"/>
    <w:rsid w:val="001B6D72"/>
    <w:rsid w:val="001B6D7D"/>
    <w:rsid w:val="001B703E"/>
    <w:rsid w:val="001B78EE"/>
    <w:rsid w:val="001C0B88"/>
    <w:rsid w:val="001C1106"/>
    <w:rsid w:val="001C1210"/>
    <w:rsid w:val="001C1267"/>
    <w:rsid w:val="001C2A88"/>
    <w:rsid w:val="001C3093"/>
    <w:rsid w:val="001C41DE"/>
    <w:rsid w:val="001C4686"/>
    <w:rsid w:val="001C5458"/>
    <w:rsid w:val="001C62EF"/>
    <w:rsid w:val="001C65F4"/>
    <w:rsid w:val="001C66CF"/>
    <w:rsid w:val="001C6E86"/>
    <w:rsid w:val="001C714A"/>
    <w:rsid w:val="001C7767"/>
    <w:rsid w:val="001C7E60"/>
    <w:rsid w:val="001D16A3"/>
    <w:rsid w:val="001D1A94"/>
    <w:rsid w:val="001D1B72"/>
    <w:rsid w:val="001D316A"/>
    <w:rsid w:val="001D3E60"/>
    <w:rsid w:val="001D6C8B"/>
    <w:rsid w:val="001E065B"/>
    <w:rsid w:val="001E089A"/>
    <w:rsid w:val="001E0E88"/>
    <w:rsid w:val="001E23C3"/>
    <w:rsid w:val="001E29C7"/>
    <w:rsid w:val="001E2B2E"/>
    <w:rsid w:val="001E321D"/>
    <w:rsid w:val="001E4785"/>
    <w:rsid w:val="001E553A"/>
    <w:rsid w:val="001E6095"/>
    <w:rsid w:val="001E72EE"/>
    <w:rsid w:val="001E73D9"/>
    <w:rsid w:val="001F016B"/>
    <w:rsid w:val="001F0228"/>
    <w:rsid w:val="001F2C12"/>
    <w:rsid w:val="001F2E42"/>
    <w:rsid w:val="001F377A"/>
    <w:rsid w:val="001F3CCC"/>
    <w:rsid w:val="001F4197"/>
    <w:rsid w:val="001F4CED"/>
    <w:rsid w:val="001F6B65"/>
    <w:rsid w:val="001F723D"/>
    <w:rsid w:val="002006EA"/>
    <w:rsid w:val="00200A54"/>
    <w:rsid w:val="00200D57"/>
    <w:rsid w:val="00202083"/>
    <w:rsid w:val="002025CB"/>
    <w:rsid w:val="00202E0A"/>
    <w:rsid w:val="00204A84"/>
    <w:rsid w:val="00205D3C"/>
    <w:rsid w:val="002100AD"/>
    <w:rsid w:val="002105BA"/>
    <w:rsid w:val="0021110B"/>
    <w:rsid w:val="00211E17"/>
    <w:rsid w:val="00212AE8"/>
    <w:rsid w:val="00213F2F"/>
    <w:rsid w:val="00214D9B"/>
    <w:rsid w:val="00215854"/>
    <w:rsid w:val="00217935"/>
    <w:rsid w:val="00217B99"/>
    <w:rsid w:val="00217C6E"/>
    <w:rsid w:val="00220125"/>
    <w:rsid w:val="002213BA"/>
    <w:rsid w:val="0022169C"/>
    <w:rsid w:val="00222715"/>
    <w:rsid w:val="002227A1"/>
    <w:rsid w:val="00223796"/>
    <w:rsid w:val="00223D53"/>
    <w:rsid w:val="00224764"/>
    <w:rsid w:val="00224857"/>
    <w:rsid w:val="00224E5E"/>
    <w:rsid w:val="002257AB"/>
    <w:rsid w:val="002261ED"/>
    <w:rsid w:val="002263A4"/>
    <w:rsid w:val="00226CF7"/>
    <w:rsid w:val="002276B9"/>
    <w:rsid w:val="00230873"/>
    <w:rsid w:val="00230E3C"/>
    <w:rsid w:val="002328A0"/>
    <w:rsid w:val="00232C11"/>
    <w:rsid w:val="00232EC9"/>
    <w:rsid w:val="002339AF"/>
    <w:rsid w:val="002339F7"/>
    <w:rsid w:val="0023408F"/>
    <w:rsid w:val="00234AF9"/>
    <w:rsid w:val="00234D0C"/>
    <w:rsid w:val="00234FBE"/>
    <w:rsid w:val="0023500D"/>
    <w:rsid w:val="002350CA"/>
    <w:rsid w:val="00235992"/>
    <w:rsid w:val="00235B5A"/>
    <w:rsid w:val="00235B78"/>
    <w:rsid w:val="00236814"/>
    <w:rsid w:val="002374FB"/>
    <w:rsid w:val="00237D79"/>
    <w:rsid w:val="00240AF2"/>
    <w:rsid w:val="00242236"/>
    <w:rsid w:val="00242686"/>
    <w:rsid w:val="00243379"/>
    <w:rsid w:val="002438E9"/>
    <w:rsid w:val="00243C6D"/>
    <w:rsid w:val="0024430A"/>
    <w:rsid w:val="00245201"/>
    <w:rsid w:val="002462D3"/>
    <w:rsid w:val="002469B8"/>
    <w:rsid w:val="00246CCC"/>
    <w:rsid w:val="00247AE5"/>
    <w:rsid w:val="00247FBA"/>
    <w:rsid w:val="00251184"/>
    <w:rsid w:val="00251F97"/>
    <w:rsid w:val="002521FE"/>
    <w:rsid w:val="002522E5"/>
    <w:rsid w:val="00254186"/>
    <w:rsid w:val="00254BFC"/>
    <w:rsid w:val="0025526B"/>
    <w:rsid w:val="0025586C"/>
    <w:rsid w:val="00256ABE"/>
    <w:rsid w:val="00256B89"/>
    <w:rsid w:val="0025766C"/>
    <w:rsid w:val="00257D27"/>
    <w:rsid w:val="0026025A"/>
    <w:rsid w:val="00260E76"/>
    <w:rsid w:val="002611E7"/>
    <w:rsid w:val="00261DE0"/>
    <w:rsid w:val="002630F9"/>
    <w:rsid w:val="00264EAC"/>
    <w:rsid w:val="00264F69"/>
    <w:rsid w:val="00264F94"/>
    <w:rsid w:val="00267040"/>
    <w:rsid w:val="00270037"/>
    <w:rsid w:val="00270CCA"/>
    <w:rsid w:val="00272785"/>
    <w:rsid w:val="00272831"/>
    <w:rsid w:val="002735FC"/>
    <w:rsid w:val="0027396B"/>
    <w:rsid w:val="002746A3"/>
    <w:rsid w:val="00275DD4"/>
    <w:rsid w:val="00276556"/>
    <w:rsid w:val="002765E4"/>
    <w:rsid w:val="002770FF"/>
    <w:rsid w:val="00281A08"/>
    <w:rsid w:val="00282BE3"/>
    <w:rsid w:val="0028375E"/>
    <w:rsid w:val="002838DE"/>
    <w:rsid w:val="00284221"/>
    <w:rsid w:val="0028427B"/>
    <w:rsid w:val="0028463B"/>
    <w:rsid w:val="0028475A"/>
    <w:rsid w:val="002848B8"/>
    <w:rsid w:val="002848CD"/>
    <w:rsid w:val="00285137"/>
    <w:rsid w:val="00285A29"/>
    <w:rsid w:val="00285BAE"/>
    <w:rsid w:val="00287B23"/>
    <w:rsid w:val="00287FCA"/>
    <w:rsid w:val="00290F1A"/>
    <w:rsid w:val="002914D5"/>
    <w:rsid w:val="002915F5"/>
    <w:rsid w:val="00292756"/>
    <w:rsid w:val="00293222"/>
    <w:rsid w:val="00293257"/>
    <w:rsid w:val="002938EF"/>
    <w:rsid w:val="002939F8"/>
    <w:rsid w:val="0029412C"/>
    <w:rsid w:val="0029499F"/>
    <w:rsid w:val="00294C76"/>
    <w:rsid w:val="0029506E"/>
    <w:rsid w:val="00295854"/>
    <w:rsid w:val="00295D03"/>
    <w:rsid w:val="00296311"/>
    <w:rsid w:val="002968B7"/>
    <w:rsid w:val="00296DDE"/>
    <w:rsid w:val="002A0A0F"/>
    <w:rsid w:val="002A0D2A"/>
    <w:rsid w:val="002A215E"/>
    <w:rsid w:val="002A2861"/>
    <w:rsid w:val="002A2989"/>
    <w:rsid w:val="002A2E27"/>
    <w:rsid w:val="002A3348"/>
    <w:rsid w:val="002A6EF9"/>
    <w:rsid w:val="002A7ECB"/>
    <w:rsid w:val="002B0165"/>
    <w:rsid w:val="002B0E60"/>
    <w:rsid w:val="002B238C"/>
    <w:rsid w:val="002B2A07"/>
    <w:rsid w:val="002B301F"/>
    <w:rsid w:val="002B31C2"/>
    <w:rsid w:val="002B35CF"/>
    <w:rsid w:val="002B3ABB"/>
    <w:rsid w:val="002B3BF8"/>
    <w:rsid w:val="002B3C9B"/>
    <w:rsid w:val="002B45CA"/>
    <w:rsid w:val="002B4D5D"/>
    <w:rsid w:val="002B5721"/>
    <w:rsid w:val="002B6F2E"/>
    <w:rsid w:val="002B744F"/>
    <w:rsid w:val="002C01EC"/>
    <w:rsid w:val="002C0812"/>
    <w:rsid w:val="002C0C5A"/>
    <w:rsid w:val="002C17EC"/>
    <w:rsid w:val="002C2BFD"/>
    <w:rsid w:val="002C340D"/>
    <w:rsid w:val="002C3F93"/>
    <w:rsid w:val="002C4585"/>
    <w:rsid w:val="002C5189"/>
    <w:rsid w:val="002C51E0"/>
    <w:rsid w:val="002C6035"/>
    <w:rsid w:val="002C655D"/>
    <w:rsid w:val="002C7CEB"/>
    <w:rsid w:val="002D2B75"/>
    <w:rsid w:val="002D3073"/>
    <w:rsid w:val="002D3651"/>
    <w:rsid w:val="002D418A"/>
    <w:rsid w:val="002D4AC2"/>
    <w:rsid w:val="002D5E0C"/>
    <w:rsid w:val="002D5ED5"/>
    <w:rsid w:val="002E194F"/>
    <w:rsid w:val="002E1C00"/>
    <w:rsid w:val="002E1D34"/>
    <w:rsid w:val="002E20A2"/>
    <w:rsid w:val="002E29D6"/>
    <w:rsid w:val="002E2DE3"/>
    <w:rsid w:val="002E2E8C"/>
    <w:rsid w:val="002E2F95"/>
    <w:rsid w:val="002E417B"/>
    <w:rsid w:val="002E5359"/>
    <w:rsid w:val="002E6FD5"/>
    <w:rsid w:val="002F062E"/>
    <w:rsid w:val="002F0757"/>
    <w:rsid w:val="002F0BDB"/>
    <w:rsid w:val="002F12E7"/>
    <w:rsid w:val="002F185C"/>
    <w:rsid w:val="002F2006"/>
    <w:rsid w:val="002F238A"/>
    <w:rsid w:val="002F3226"/>
    <w:rsid w:val="002F45ED"/>
    <w:rsid w:val="002F482A"/>
    <w:rsid w:val="002F586E"/>
    <w:rsid w:val="002F6DAC"/>
    <w:rsid w:val="002F728B"/>
    <w:rsid w:val="002F7BCA"/>
    <w:rsid w:val="00300F20"/>
    <w:rsid w:val="00300F7B"/>
    <w:rsid w:val="003020FA"/>
    <w:rsid w:val="0030250F"/>
    <w:rsid w:val="00302601"/>
    <w:rsid w:val="0030272A"/>
    <w:rsid w:val="00302CA9"/>
    <w:rsid w:val="003037B2"/>
    <w:rsid w:val="00303FC2"/>
    <w:rsid w:val="003042DA"/>
    <w:rsid w:val="0030491E"/>
    <w:rsid w:val="00305C78"/>
    <w:rsid w:val="003067E3"/>
    <w:rsid w:val="00307412"/>
    <w:rsid w:val="00307877"/>
    <w:rsid w:val="003102FE"/>
    <w:rsid w:val="003104C7"/>
    <w:rsid w:val="00310A43"/>
    <w:rsid w:val="00310E0A"/>
    <w:rsid w:val="00312705"/>
    <w:rsid w:val="00312B3C"/>
    <w:rsid w:val="00312BE8"/>
    <w:rsid w:val="003140A7"/>
    <w:rsid w:val="003140BC"/>
    <w:rsid w:val="003145E4"/>
    <w:rsid w:val="003175FB"/>
    <w:rsid w:val="00320213"/>
    <w:rsid w:val="0032077A"/>
    <w:rsid w:val="00320A17"/>
    <w:rsid w:val="00320D31"/>
    <w:rsid w:val="00320F47"/>
    <w:rsid w:val="003210B6"/>
    <w:rsid w:val="00321958"/>
    <w:rsid w:val="00323E1D"/>
    <w:rsid w:val="0032597E"/>
    <w:rsid w:val="003263AE"/>
    <w:rsid w:val="00327555"/>
    <w:rsid w:val="00327CD4"/>
    <w:rsid w:val="00331AC6"/>
    <w:rsid w:val="003327E5"/>
    <w:rsid w:val="00332881"/>
    <w:rsid w:val="003328E5"/>
    <w:rsid w:val="003329C9"/>
    <w:rsid w:val="00332C67"/>
    <w:rsid w:val="00334049"/>
    <w:rsid w:val="0033476F"/>
    <w:rsid w:val="00335E0D"/>
    <w:rsid w:val="00340FCA"/>
    <w:rsid w:val="003415A1"/>
    <w:rsid w:val="00342BF8"/>
    <w:rsid w:val="00342E50"/>
    <w:rsid w:val="00343835"/>
    <w:rsid w:val="00344503"/>
    <w:rsid w:val="00344731"/>
    <w:rsid w:val="00345052"/>
    <w:rsid w:val="00346542"/>
    <w:rsid w:val="0034774B"/>
    <w:rsid w:val="003477B2"/>
    <w:rsid w:val="00347E69"/>
    <w:rsid w:val="00350A17"/>
    <w:rsid w:val="00350CDE"/>
    <w:rsid w:val="0035102F"/>
    <w:rsid w:val="00352353"/>
    <w:rsid w:val="0035236E"/>
    <w:rsid w:val="00354039"/>
    <w:rsid w:val="003555F5"/>
    <w:rsid w:val="003556A3"/>
    <w:rsid w:val="00355D39"/>
    <w:rsid w:val="003561D3"/>
    <w:rsid w:val="00356564"/>
    <w:rsid w:val="00356649"/>
    <w:rsid w:val="003604F7"/>
    <w:rsid w:val="00361284"/>
    <w:rsid w:val="003612C6"/>
    <w:rsid w:val="00361FDD"/>
    <w:rsid w:val="00362135"/>
    <w:rsid w:val="003621EB"/>
    <w:rsid w:val="0036228C"/>
    <w:rsid w:val="003627C8"/>
    <w:rsid w:val="00362B3E"/>
    <w:rsid w:val="003639F7"/>
    <w:rsid w:val="00364469"/>
    <w:rsid w:val="003649CB"/>
    <w:rsid w:val="00364B61"/>
    <w:rsid w:val="0036528C"/>
    <w:rsid w:val="00365D73"/>
    <w:rsid w:val="0036677D"/>
    <w:rsid w:val="00366EBB"/>
    <w:rsid w:val="0036745F"/>
    <w:rsid w:val="003705CF"/>
    <w:rsid w:val="003712EF"/>
    <w:rsid w:val="00371A5E"/>
    <w:rsid w:val="00371A6F"/>
    <w:rsid w:val="0037218E"/>
    <w:rsid w:val="00372338"/>
    <w:rsid w:val="00372E8C"/>
    <w:rsid w:val="0037394C"/>
    <w:rsid w:val="003740F8"/>
    <w:rsid w:val="00374611"/>
    <w:rsid w:val="00374666"/>
    <w:rsid w:val="00374C4D"/>
    <w:rsid w:val="00374D95"/>
    <w:rsid w:val="00374F28"/>
    <w:rsid w:val="003753F8"/>
    <w:rsid w:val="003805C4"/>
    <w:rsid w:val="003815AE"/>
    <w:rsid w:val="00381B0D"/>
    <w:rsid w:val="0038267F"/>
    <w:rsid w:val="00382765"/>
    <w:rsid w:val="00382F2F"/>
    <w:rsid w:val="00383AE6"/>
    <w:rsid w:val="00383C0A"/>
    <w:rsid w:val="00385A65"/>
    <w:rsid w:val="00385D25"/>
    <w:rsid w:val="00386113"/>
    <w:rsid w:val="003865CA"/>
    <w:rsid w:val="00386892"/>
    <w:rsid w:val="00386998"/>
    <w:rsid w:val="00387AAD"/>
    <w:rsid w:val="00390ABC"/>
    <w:rsid w:val="00391526"/>
    <w:rsid w:val="0039292A"/>
    <w:rsid w:val="00392E8C"/>
    <w:rsid w:val="0039389E"/>
    <w:rsid w:val="00393A7F"/>
    <w:rsid w:val="00394717"/>
    <w:rsid w:val="0039683A"/>
    <w:rsid w:val="00396BC3"/>
    <w:rsid w:val="00396DE6"/>
    <w:rsid w:val="00397282"/>
    <w:rsid w:val="00397845"/>
    <w:rsid w:val="003A0CAA"/>
    <w:rsid w:val="003A0DE4"/>
    <w:rsid w:val="003A13C6"/>
    <w:rsid w:val="003A2C6A"/>
    <w:rsid w:val="003A63A9"/>
    <w:rsid w:val="003A6573"/>
    <w:rsid w:val="003A69F7"/>
    <w:rsid w:val="003A7626"/>
    <w:rsid w:val="003A7D18"/>
    <w:rsid w:val="003A7E7A"/>
    <w:rsid w:val="003B024F"/>
    <w:rsid w:val="003B151B"/>
    <w:rsid w:val="003B2400"/>
    <w:rsid w:val="003B3BB3"/>
    <w:rsid w:val="003B5D01"/>
    <w:rsid w:val="003B5D0A"/>
    <w:rsid w:val="003B60E5"/>
    <w:rsid w:val="003B6620"/>
    <w:rsid w:val="003B7618"/>
    <w:rsid w:val="003C05B9"/>
    <w:rsid w:val="003C0A0D"/>
    <w:rsid w:val="003C167C"/>
    <w:rsid w:val="003C2153"/>
    <w:rsid w:val="003C2B55"/>
    <w:rsid w:val="003C337E"/>
    <w:rsid w:val="003C35D2"/>
    <w:rsid w:val="003C378F"/>
    <w:rsid w:val="003C39B6"/>
    <w:rsid w:val="003C4437"/>
    <w:rsid w:val="003C45B2"/>
    <w:rsid w:val="003C4CC6"/>
    <w:rsid w:val="003C525A"/>
    <w:rsid w:val="003C5A57"/>
    <w:rsid w:val="003C61DA"/>
    <w:rsid w:val="003C6756"/>
    <w:rsid w:val="003C70A5"/>
    <w:rsid w:val="003C75F9"/>
    <w:rsid w:val="003C7E5B"/>
    <w:rsid w:val="003D02C2"/>
    <w:rsid w:val="003D0FE3"/>
    <w:rsid w:val="003D3015"/>
    <w:rsid w:val="003D4203"/>
    <w:rsid w:val="003D50BB"/>
    <w:rsid w:val="003D51D8"/>
    <w:rsid w:val="003D5F4E"/>
    <w:rsid w:val="003D7339"/>
    <w:rsid w:val="003D7600"/>
    <w:rsid w:val="003D7897"/>
    <w:rsid w:val="003D7CF6"/>
    <w:rsid w:val="003D7CFF"/>
    <w:rsid w:val="003E03BB"/>
    <w:rsid w:val="003E0D47"/>
    <w:rsid w:val="003E0DEA"/>
    <w:rsid w:val="003E1180"/>
    <w:rsid w:val="003E1989"/>
    <w:rsid w:val="003E2070"/>
    <w:rsid w:val="003E224F"/>
    <w:rsid w:val="003E2592"/>
    <w:rsid w:val="003E29BD"/>
    <w:rsid w:val="003E4B85"/>
    <w:rsid w:val="003E5BFB"/>
    <w:rsid w:val="003E5E80"/>
    <w:rsid w:val="003E69DA"/>
    <w:rsid w:val="003F00CD"/>
    <w:rsid w:val="003F0778"/>
    <w:rsid w:val="003F09C8"/>
    <w:rsid w:val="003F137B"/>
    <w:rsid w:val="003F1FD8"/>
    <w:rsid w:val="003F2891"/>
    <w:rsid w:val="003F3DC3"/>
    <w:rsid w:val="003F460D"/>
    <w:rsid w:val="003F4748"/>
    <w:rsid w:val="003F527F"/>
    <w:rsid w:val="003F5EAC"/>
    <w:rsid w:val="003F5F4E"/>
    <w:rsid w:val="003F67AC"/>
    <w:rsid w:val="003F7141"/>
    <w:rsid w:val="003F79FB"/>
    <w:rsid w:val="003F7C13"/>
    <w:rsid w:val="003F7DF5"/>
    <w:rsid w:val="003F7F65"/>
    <w:rsid w:val="004026F5"/>
    <w:rsid w:val="0040297D"/>
    <w:rsid w:val="004039F9"/>
    <w:rsid w:val="00403CFB"/>
    <w:rsid w:val="004047E2"/>
    <w:rsid w:val="00404CE4"/>
    <w:rsid w:val="00405DC6"/>
    <w:rsid w:val="00405EB1"/>
    <w:rsid w:val="00406C4F"/>
    <w:rsid w:val="00407698"/>
    <w:rsid w:val="00407FDB"/>
    <w:rsid w:val="00410A50"/>
    <w:rsid w:val="00411D08"/>
    <w:rsid w:val="00412136"/>
    <w:rsid w:val="00412147"/>
    <w:rsid w:val="00412369"/>
    <w:rsid w:val="00413237"/>
    <w:rsid w:val="00414047"/>
    <w:rsid w:val="0041407B"/>
    <w:rsid w:val="004140C8"/>
    <w:rsid w:val="00414C5B"/>
    <w:rsid w:val="00414C8E"/>
    <w:rsid w:val="0041605B"/>
    <w:rsid w:val="00416EA0"/>
    <w:rsid w:val="0041779E"/>
    <w:rsid w:val="00417CAD"/>
    <w:rsid w:val="00420FCF"/>
    <w:rsid w:val="0042207B"/>
    <w:rsid w:val="004235E8"/>
    <w:rsid w:val="00424028"/>
    <w:rsid w:val="00424E20"/>
    <w:rsid w:val="0042679C"/>
    <w:rsid w:val="00426929"/>
    <w:rsid w:val="00426C1D"/>
    <w:rsid w:val="00427304"/>
    <w:rsid w:val="00427E99"/>
    <w:rsid w:val="004303A6"/>
    <w:rsid w:val="004304BB"/>
    <w:rsid w:val="00430FA4"/>
    <w:rsid w:val="004316DE"/>
    <w:rsid w:val="0043176A"/>
    <w:rsid w:val="00431B4A"/>
    <w:rsid w:val="00432F14"/>
    <w:rsid w:val="004332BF"/>
    <w:rsid w:val="00433E87"/>
    <w:rsid w:val="0043444C"/>
    <w:rsid w:val="004344C5"/>
    <w:rsid w:val="00435712"/>
    <w:rsid w:val="0043648E"/>
    <w:rsid w:val="00437048"/>
    <w:rsid w:val="00437334"/>
    <w:rsid w:val="00437622"/>
    <w:rsid w:val="004376F4"/>
    <w:rsid w:val="004377E9"/>
    <w:rsid w:val="0043795D"/>
    <w:rsid w:val="0044009F"/>
    <w:rsid w:val="00440D70"/>
    <w:rsid w:val="00440F4C"/>
    <w:rsid w:val="00441BD5"/>
    <w:rsid w:val="00442083"/>
    <w:rsid w:val="00442D33"/>
    <w:rsid w:val="004430BC"/>
    <w:rsid w:val="00443CDF"/>
    <w:rsid w:val="00444F63"/>
    <w:rsid w:val="00445309"/>
    <w:rsid w:val="00445978"/>
    <w:rsid w:val="00445AF6"/>
    <w:rsid w:val="004477BB"/>
    <w:rsid w:val="00447A0A"/>
    <w:rsid w:val="0045299E"/>
    <w:rsid w:val="00453391"/>
    <w:rsid w:val="00454448"/>
    <w:rsid w:val="0045451D"/>
    <w:rsid w:val="004546AF"/>
    <w:rsid w:val="00454742"/>
    <w:rsid w:val="0045542D"/>
    <w:rsid w:val="00455952"/>
    <w:rsid w:val="00456FDA"/>
    <w:rsid w:val="00456FF1"/>
    <w:rsid w:val="00460153"/>
    <w:rsid w:val="00460777"/>
    <w:rsid w:val="00460836"/>
    <w:rsid w:val="0046094A"/>
    <w:rsid w:val="004609D2"/>
    <w:rsid w:val="00462758"/>
    <w:rsid w:val="004649D9"/>
    <w:rsid w:val="00464A09"/>
    <w:rsid w:val="00464D6D"/>
    <w:rsid w:val="004650D6"/>
    <w:rsid w:val="004656ED"/>
    <w:rsid w:val="00465D7C"/>
    <w:rsid w:val="0046620D"/>
    <w:rsid w:val="00466446"/>
    <w:rsid w:val="00466E91"/>
    <w:rsid w:val="004672C6"/>
    <w:rsid w:val="00467B9C"/>
    <w:rsid w:val="00467EE1"/>
    <w:rsid w:val="00470210"/>
    <w:rsid w:val="00470CB2"/>
    <w:rsid w:val="004710EF"/>
    <w:rsid w:val="004722E6"/>
    <w:rsid w:val="00473FE5"/>
    <w:rsid w:val="004742E9"/>
    <w:rsid w:val="004758A7"/>
    <w:rsid w:val="00475D8C"/>
    <w:rsid w:val="004763BE"/>
    <w:rsid w:val="004765D2"/>
    <w:rsid w:val="004767E0"/>
    <w:rsid w:val="00477A8B"/>
    <w:rsid w:val="0048039A"/>
    <w:rsid w:val="00480567"/>
    <w:rsid w:val="00480605"/>
    <w:rsid w:val="004808CD"/>
    <w:rsid w:val="00480D86"/>
    <w:rsid w:val="00481685"/>
    <w:rsid w:val="00482866"/>
    <w:rsid w:val="00482942"/>
    <w:rsid w:val="00482BC4"/>
    <w:rsid w:val="004830CA"/>
    <w:rsid w:val="00483249"/>
    <w:rsid w:val="004837B3"/>
    <w:rsid w:val="00483B96"/>
    <w:rsid w:val="00484507"/>
    <w:rsid w:val="004848EB"/>
    <w:rsid w:val="0049084D"/>
    <w:rsid w:val="00491A1A"/>
    <w:rsid w:val="004921CE"/>
    <w:rsid w:val="00494ABD"/>
    <w:rsid w:val="004952FB"/>
    <w:rsid w:val="00495315"/>
    <w:rsid w:val="00495D32"/>
    <w:rsid w:val="0049612A"/>
    <w:rsid w:val="004964A9"/>
    <w:rsid w:val="0049660C"/>
    <w:rsid w:val="00496C05"/>
    <w:rsid w:val="00496C29"/>
    <w:rsid w:val="004A07E1"/>
    <w:rsid w:val="004A1889"/>
    <w:rsid w:val="004A2EE6"/>
    <w:rsid w:val="004A4370"/>
    <w:rsid w:val="004A457F"/>
    <w:rsid w:val="004A45C1"/>
    <w:rsid w:val="004A46A8"/>
    <w:rsid w:val="004A4A91"/>
    <w:rsid w:val="004A5221"/>
    <w:rsid w:val="004A5986"/>
    <w:rsid w:val="004A5F3C"/>
    <w:rsid w:val="004A669E"/>
    <w:rsid w:val="004A6DEE"/>
    <w:rsid w:val="004A767D"/>
    <w:rsid w:val="004A77DD"/>
    <w:rsid w:val="004A7F73"/>
    <w:rsid w:val="004B0A24"/>
    <w:rsid w:val="004B2CE6"/>
    <w:rsid w:val="004B3726"/>
    <w:rsid w:val="004B3DA8"/>
    <w:rsid w:val="004B60C3"/>
    <w:rsid w:val="004B6678"/>
    <w:rsid w:val="004B7C10"/>
    <w:rsid w:val="004B7EED"/>
    <w:rsid w:val="004C0800"/>
    <w:rsid w:val="004C1F02"/>
    <w:rsid w:val="004C324B"/>
    <w:rsid w:val="004C33A3"/>
    <w:rsid w:val="004C37BA"/>
    <w:rsid w:val="004C380E"/>
    <w:rsid w:val="004C43B7"/>
    <w:rsid w:val="004C49AD"/>
    <w:rsid w:val="004C5480"/>
    <w:rsid w:val="004C5A0D"/>
    <w:rsid w:val="004C6316"/>
    <w:rsid w:val="004C6BF0"/>
    <w:rsid w:val="004C6C25"/>
    <w:rsid w:val="004C72F1"/>
    <w:rsid w:val="004C7761"/>
    <w:rsid w:val="004C7E9F"/>
    <w:rsid w:val="004D0450"/>
    <w:rsid w:val="004D06BF"/>
    <w:rsid w:val="004D07D1"/>
    <w:rsid w:val="004D16B3"/>
    <w:rsid w:val="004D1EF3"/>
    <w:rsid w:val="004D2F69"/>
    <w:rsid w:val="004D3B64"/>
    <w:rsid w:val="004D3D50"/>
    <w:rsid w:val="004D40D4"/>
    <w:rsid w:val="004D4520"/>
    <w:rsid w:val="004D48EC"/>
    <w:rsid w:val="004D54E1"/>
    <w:rsid w:val="004D6B42"/>
    <w:rsid w:val="004D6BEB"/>
    <w:rsid w:val="004D718A"/>
    <w:rsid w:val="004D77DD"/>
    <w:rsid w:val="004E0005"/>
    <w:rsid w:val="004E10BD"/>
    <w:rsid w:val="004E1E44"/>
    <w:rsid w:val="004E20A8"/>
    <w:rsid w:val="004E32AE"/>
    <w:rsid w:val="004E36F7"/>
    <w:rsid w:val="004E3DCD"/>
    <w:rsid w:val="004E484A"/>
    <w:rsid w:val="004E5989"/>
    <w:rsid w:val="004E5B90"/>
    <w:rsid w:val="004E7289"/>
    <w:rsid w:val="004E72E8"/>
    <w:rsid w:val="004E77B5"/>
    <w:rsid w:val="004F04E7"/>
    <w:rsid w:val="004F0B3F"/>
    <w:rsid w:val="004F0B69"/>
    <w:rsid w:val="004F18D3"/>
    <w:rsid w:val="004F2851"/>
    <w:rsid w:val="004F29B8"/>
    <w:rsid w:val="004F3179"/>
    <w:rsid w:val="004F3546"/>
    <w:rsid w:val="004F4621"/>
    <w:rsid w:val="004F4644"/>
    <w:rsid w:val="004F536A"/>
    <w:rsid w:val="004F7313"/>
    <w:rsid w:val="004F7ECE"/>
    <w:rsid w:val="0050035F"/>
    <w:rsid w:val="00500AF3"/>
    <w:rsid w:val="00500E4B"/>
    <w:rsid w:val="00501847"/>
    <w:rsid w:val="00501D20"/>
    <w:rsid w:val="0050250E"/>
    <w:rsid w:val="00502621"/>
    <w:rsid w:val="00503087"/>
    <w:rsid w:val="00506BAF"/>
    <w:rsid w:val="005074B1"/>
    <w:rsid w:val="00510EBC"/>
    <w:rsid w:val="00511540"/>
    <w:rsid w:val="0051234A"/>
    <w:rsid w:val="005127BC"/>
    <w:rsid w:val="00512845"/>
    <w:rsid w:val="00513762"/>
    <w:rsid w:val="005138E5"/>
    <w:rsid w:val="00513BC6"/>
    <w:rsid w:val="00513D8D"/>
    <w:rsid w:val="00513FEE"/>
    <w:rsid w:val="005147F4"/>
    <w:rsid w:val="00514907"/>
    <w:rsid w:val="00514956"/>
    <w:rsid w:val="005151B6"/>
    <w:rsid w:val="00515325"/>
    <w:rsid w:val="0051549B"/>
    <w:rsid w:val="005159E7"/>
    <w:rsid w:val="00515AA5"/>
    <w:rsid w:val="005167D3"/>
    <w:rsid w:val="00516B5B"/>
    <w:rsid w:val="005170AE"/>
    <w:rsid w:val="005172B2"/>
    <w:rsid w:val="00517449"/>
    <w:rsid w:val="00517A8B"/>
    <w:rsid w:val="00521EA3"/>
    <w:rsid w:val="00521F12"/>
    <w:rsid w:val="00521F4C"/>
    <w:rsid w:val="005228B1"/>
    <w:rsid w:val="00523655"/>
    <w:rsid w:val="00523E1E"/>
    <w:rsid w:val="0052431D"/>
    <w:rsid w:val="005255E8"/>
    <w:rsid w:val="00525751"/>
    <w:rsid w:val="0052582E"/>
    <w:rsid w:val="00525B3B"/>
    <w:rsid w:val="0052664D"/>
    <w:rsid w:val="0052713B"/>
    <w:rsid w:val="005272E0"/>
    <w:rsid w:val="0053156E"/>
    <w:rsid w:val="00531777"/>
    <w:rsid w:val="00531B50"/>
    <w:rsid w:val="00532EC6"/>
    <w:rsid w:val="005336F1"/>
    <w:rsid w:val="00536AB4"/>
    <w:rsid w:val="0053755A"/>
    <w:rsid w:val="00542C47"/>
    <w:rsid w:val="00543856"/>
    <w:rsid w:val="00543B6F"/>
    <w:rsid w:val="00543CB2"/>
    <w:rsid w:val="00543CF9"/>
    <w:rsid w:val="005440B6"/>
    <w:rsid w:val="0054488D"/>
    <w:rsid w:val="005450C0"/>
    <w:rsid w:val="00545CBF"/>
    <w:rsid w:val="00546912"/>
    <w:rsid w:val="00547019"/>
    <w:rsid w:val="0054701E"/>
    <w:rsid w:val="00550BC0"/>
    <w:rsid w:val="00550D3D"/>
    <w:rsid w:val="00551F71"/>
    <w:rsid w:val="005526EE"/>
    <w:rsid w:val="00554843"/>
    <w:rsid w:val="005549EA"/>
    <w:rsid w:val="00555E88"/>
    <w:rsid w:val="005568B2"/>
    <w:rsid w:val="005568E4"/>
    <w:rsid w:val="00556909"/>
    <w:rsid w:val="00560985"/>
    <w:rsid w:val="00561EB0"/>
    <w:rsid w:val="00562D8F"/>
    <w:rsid w:val="00563DB5"/>
    <w:rsid w:val="005646BC"/>
    <w:rsid w:val="00564F30"/>
    <w:rsid w:val="00565119"/>
    <w:rsid w:val="00565F06"/>
    <w:rsid w:val="0056653C"/>
    <w:rsid w:val="0056657D"/>
    <w:rsid w:val="00570A9E"/>
    <w:rsid w:val="00572F08"/>
    <w:rsid w:val="00573012"/>
    <w:rsid w:val="00573123"/>
    <w:rsid w:val="00573C5A"/>
    <w:rsid w:val="00573F8A"/>
    <w:rsid w:val="005741B3"/>
    <w:rsid w:val="0057438C"/>
    <w:rsid w:val="0057508A"/>
    <w:rsid w:val="00575277"/>
    <w:rsid w:val="00576A83"/>
    <w:rsid w:val="005772AC"/>
    <w:rsid w:val="00577ED9"/>
    <w:rsid w:val="0058091D"/>
    <w:rsid w:val="00580C96"/>
    <w:rsid w:val="005817A5"/>
    <w:rsid w:val="00581881"/>
    <w:rsid w:val="00582606"/>
    <w:rsid w:val="00583894"/>
    <w:rsid w:val="00583A69"/>
    <w:rsid w:val="005842D9"/>
    <w:rsid w:val="00584A4B"/>
    <w:rsid w:val="00584F3C"/>
    <w:rsid w:val="005855B4"/>
    <w:rsid w:val="00585D6D"/>
    <w:rsid w:val="005864F7"/>
    <w:rsid w:val="00586842"/>
    <w:rsid w:val="00586B96"/>
    <w:rsid w:val="00590206"/>
    <w:rsid w:val="00592302"/>
    <w:rsid w:val="0059378D"/>
    <w:rsid w:val="0059450D"/>
    <w:rsid w:val="005947B5"/>
    <w:rsid w:val="00594BDE"/>
    <w:rsid w:val="00595CF4"/>
    <w:rsid w:val="00596097"/>
    <w:rsid w:val="00597671"/>
    <w:rsid w:val="005A100B"/>
    <w:rsid w:val="005A1375"/>
    <w:rsid w:val="005A1C57"/>
    <w:rsid w:val="005A2321"/>
    <w:rsid w:val="005A369B"/>
    <w:rsid w:val="005A49FD"/>
    <w:rsid w:val="005A61AB"/>
    <w:rsid w:val="005A6286"/>
    <w:rsid w:val="005B01FB"/>
    <w:rsid w:val="005B0C73"/>
    <w:rsid w:val="005B1A34"/>
    <w:rsid w:val="005B1B2A"/>
    <w:rsid w:val="005B234F"/>
    <w:rsid w:val="005B2A8B"/>
    <w:rsid w:val="005B2B70"/>
    <w:rsid w:val="005B38C5"/>
    <w:rsid w:val="005B3D7D"/>
    <w:rsid w:val="005B4164"/>
    <w:rsid w:val="005B454C"/>
    <w:rsid w:val="005B50BD"/>
    <w:rsid w:val="005B5DA0"/>
    <w:rsid w:val="005B6212"/>
    <w:rsid w:val="005B75F2"/>
    <w:rsid w:val="005B7B14"/>
    <w:rsid w:val="005C0112"/>
    <w:rsid w:val="005C0224"/>
    <w:rsid w:val="005C02AC"/>
    <w:rsid w:val="005C15C1"/>
    <w:rsid w:val="005C19A7"/>
    <w:rsid w:val="005C24AF"/>
    <w:rsid w:val="005C31D4"/>
    <w:rsid w:val="005C3F5F"/>
    <w:rsid w:val="005C40C7"/>
    <w:rsid w:val="005D2CA9"/>
    <w:rsid w:val="005D2DD9"/>
    <w:rsid w:val="005D571F"/>
    <w:rsid w:val="005D598E"/>
    <w:rsid w:val="005D5D3A"/>
    <w:rsid w:val="005D617A"/>
    <w:rsid w:val="005D6337"/>
    <w:rsid w:val="005D656F"/>
    <w:rsid w:val="005D66A4"/>
    <w:rsid w:val="005D6953"/>
    <w:rsid w:val="005E0046"/>
    <w:rsid w:val="005E111C"/>
    <w:rsid w:val="005E2176"/>
    <w:rsid w:val="005E2318"/>
    <w:rsid w:val="005E2B36"/>
    <w:rsid w:val="005E2BE1"/>
    <w:rsid w:val="005E31B3"/>
    <w:rsid w:val="005E32AC"/>
    <w:rsid w:val="005E4086"/>
    <w:rsid w:val="005E4340"/>
    <w:rsid w:val="005E52F7"/>
    <w:rsid w:val="005E54C5"/>
    <w:rsid w:val="005E6AD4"/>
    <w:rsid w:val="005E70A1"/>
    <w:rsid w:val="005F0B6D"/>
    <w:rsid w:val="005F0EAF"/>
    <w:rsid w:val="005F13E5"/>
    <w:rsid w:val="005F1976"/>
    <w:rsid w:val="005F1F65"/>
    <w:rsid w:val="005F3690"/>
    <w:rsid w:val="005F3FAB"/>
    <w:rsid w:val="005F48F2"/>
    <w:rsid w:val="005F4C13"/>
    <w:rsid w:val="005F5CB9"/>
    <w:rsid w:val="005F5F01"/>
    <w:rsid w:val="005F6109"/>
    <w:rsid w:val="005F68DA"/>
    <w:rsid w:val="005F7212"/>
    <w:rsid w:val="005F7D56"/>
    <w:rsid w:val="00600878"/>
    <w:rsid w:val="00600D8F"/>
    <w:rsid w:val="0060234F"/>
    <w:rsid w:val="006039DF"/>
    <w:rsid w:val="006048D0"/>
    <w:rsid w:val="0060552E"/>
    <w:rsid w:val="006077E9"/>
    <w:rsid w:val="006078F0"/>
    <w:rsid w:val="00607B9A"/>
    <w:rsid w:val="00610680"/>
    <w:rsid w:val="00610860"/>
    <w:rsid w:val="00610AE0"/>
    <w:rsid w:val="00611B13"/>
    <w:rsid w:val="00612EF2"/>
    <w:rsid w:val="0061310A"/>
    <w:rsid w:val="00613181"/>
    <w:rsid w:val="006147A5"/>
    <w:rsid w:val="00615568"/>
    <w:rsid w:val="00615A7B"/>
    <w:rsid w:val="00615C0A"/>
    <w:rsid w:val="00615F04"/>
    <w:rsid w:val="0061729C"/>
    <w:rsid w:val="00617821"/>
    <w:rsid w:val="006204BF"/>
    <w:rsid w:val="00620CDE"/>
    <w:rsid w:val="00621797"/>
    <w:rsid w:val="00622772"/>
    <w:rsid w:val="00622FA5"/>
    <w:rsid w:val="006230C9"/>
    <w:rsid w:val="006233F1"/>
    <w:rsid w:val="006237AC"/>
    <w:rsid w:val="00624548"/>
    <w:rsid w:val="00624A31"/>
    <w:rsid w:val="00624F5F"/>
    <w:rsid w:val="00630309"/>
    <w:rsid w:val="0063058B"/>
    <w:rsid w:val="00631A3F"/>
    <w:rsid w:val="00631E28"/>
    <w:rsid w:val="00632729"/>
    <w:rsid w:val="006345FD"/>
    <w:rsid w:val="00634688"/>
    <w:rsid w:val="0063478C"/>
    <w:rsid w:val="006360EF"/>
    <w:rsid w:val="00636293"/>
    <w:rsid w:val="00637220"/>
    <w:rsid w:val="006372FF"/>
    <w:rsid w:val="0064127A"/>
    <w:rsid w:val="00641991"/>
    <w:rsid w:val="00643AD0"/>
    <w:rsid w:val="00643D56"/>
    <w:rsid w:val="00643E5A"/>
    <w:rsid w:val="00643EC5"/>
    <w:rsid w:val="006440DD"/>
    <w:rsid w:val="00644B44"/>
    <w:rsid w:val="00644E9C"/>
    <w:rsid w:val="006453BB"/>
    <w:rsid w:val="0064785A"/>
    <w:rsid w:val="00647C07"/>
    <w:rsid w:val="006508B3"/>
    <w:rsid w:val="00651180"/>
    <w:rsid w:val="00651F5B"/>
    <w:rsid w:val="006546E7"/>
    <w:rsid w:val="00655C84"/>
    <w:rsid w:val="00656AE8"/>
    <w:rsid w:val="00656EEF"/>
    <w:rsid w:val="00657F69"/>
    <w:rsid w:val="00660B0A"/>
    <w:rsid w:val="006629E2"/>
    <w:rsid w:val="00662C7E"/>
    <w:rsid w:val="00663170"/>
    <w:rsid w:val="00663370"/>
    <w:rsid w:val="00663A7A"/>
    <w:rsid w:val="00663CBF"/>
    <w:rsid w:val="006641F1"/>
    <w:rsid w:val="0066502D"/>
    <w:rsid w:val="0066566E"/>
    <w:rsid w:val="00665E4F"/>
    <w:rsid w:val="006670E7"/>
    <w:rsid w:val="006672DF"/>
    <w:rsid w:val="00667EB2"/>
    <w:rsid w:val="00670147"/>
    <w:rsid w:val="006701F7"/>
    <w:rsid w:val="00670BCE"/>
    <w:rsid w:val="00671757"/>
    <w:rsid w:val="00672EF3"/>
    <w:rsid w:val="00673341"/>
    <w:rsid w:val="00673952"/>
    <w:rsid w:val="006740B8"/>
    <w:rsid w:val="00674644"/>
    <w:rsid w:val="006747EE"/>
    <w:rsid w:val="006761FF"/>
    <w:rsid w:val="006767D7"/>
    <w:rsid w:val="00676F10"/>
    <w:rsid w:val="00680524"/>
    <w:rsid w:val="00680539"/>
    <w:rsid w:val="00680813"/>
    <w:rsid w:val="00680D3E"/>
    <w:rsid w:val="006826D6"/>
    <w:rsid w:val="00682BB2"/>
    <w:rsid w:val="0068341E"/>
    <w:rsid w:val="00683895"/>
    <w:rsid w:val="00683ECC"/>
    <w:rsid w:val="00684DA3"/>
    <w:rsid w:val="006866E1"/>
    <w:rsid w:val="00687F7E"/>
    <w:rsid w:val="0069048C"/>
    <w:rsid w:val="006906A0"/>
    <w:rsid w:val="00690B71"/>
    <w:rsid w:val="00690D1C"/>
    <w:rsid w:val="00691443"/>
    <w:rsid w:val="006921EE"/>
    <w:rsid w:val="00692478"/>
    <w:rsid w:val="0069263C"/>
    <w:rsid w:val="00692B34"/>
    <w:rsid w:val="006934F8"/>
    <w:rsid w:val="00693BEA"/>
    <w:rsid w:val="00693E60"/>
    <w:rsid w:val="00694A22"/>
    <w:rsid w:val="00694F2F"/>
    <w:rsid w:val="00695A9E"/>
    <w:rsid w:val="00697248"/>
    <w:rsid w:val="006974F7"/>
    <w:rsid w:val="00697E08"/>
    <w:rsid w:val="006A007F"/>
    <w:rsid w:val="006A0484"/>
    <w:rsid w:val="006A0E42"/>
    <w:rsid w:val="006A16BD"/>
    <w:rsid w:val="006A2643"/>
    <w:rsid w:val="006A2835"/>
    <w:rsid w:val="006A3F6F"/>
    <w:rsid w:val="006A44BB"/>
    <w:rsid w:val="006A4A4F"/>
    <w:rsid w:val="006A4BA7"/>
    <w:rsid w:val="006A5B5C"/>
    <w:rsid w:val="006A5D9D"/>
    <w:rsid w:val="006A6717"/>
    <w:rsid w:val="006B0364"/>
    <w:rsid w:val="006B04BE"/>
    <w:rsid w:val="006B2B5E"/>
    <w:rsid w:val="006B2DDA"/>
    <w:rsid w:val="006B37DB"/>
    <w:rsid w:val="006B3BD9"/>
    <w:rsid w:val="006B408B"/>
    <w:rsid w:val="006B44DD"/>
    <w:rsid w:val="006B4B91"/>
    <w:rsid w:val="006B6630"/>
    <w:rsid w:val="006B70CC"/>
    <w:rsid w:val="006B72DC"/>
    <w:rsid w:val="006C0101"/>
    <w:rsid w:val="006C1832"/>
    <w:rsid w:val="006C27A8"/>
    <w:rsid w:val="006C31BC"/>
    <w:rsid w:val="006C36CE"/>
    <w:rsid w:val="006C3DE4"/>
    <w:rsid w:val="006C5C8B"/>
    <w:rsid w:val="006C6D7C"/>
    <w:rsid w:val="006D130C"/>
    <w:rsid w:val="006D1367"/>
    <w:rsid w:val="006D1457"/>
    <w:rsid w:val="006D3742"/>
    <w:rsid w:val="006D37F3"/>
    <w:rsid w:val="006D3BD1"/>
    <w:rsid w:val="006D6527"/>
    <w:rsid w:val="006D66E6"/>
    <w:rsid w:val="006D6C22"/>
    <w:rsid w:val="006D708A"/>
    <w:rsid w:val="006D71BB"/>
    <w:rsid w:val="006D7465"/>
    <w:rsid w:val="006D75D1"/>
    <w:rsid w:val="006E002D"/>
    <w:rsid w:val="006E0F8F"/>
    <w:rsid w:val="006E199C"/>
    <w:rsid w:val="006E24FE"/>
    <w:rsid w:val="006E2E78"/>
    <w:rsid w:val="006E41B3"/>
    <w:rsid w:val="006E4522"/>
    <w:rsid w:val="006E59F6"/>
    <w:rsid w:val="006F0151"/>
    <w:rsid w:val="006F04FF"/>
    <w:rsid w:val="006F2EAA"/>
    <w:rsid w:val="006F469F"/>
    <w:rsid w:val="006F5408"/>
    <w:rsid w:val="006F60FF"/>
    <w:rsid w:val="006F62EC"/>
    <w:rsid w:val="006F6531"/>
    <w:rsid w:val="006F77AA"/>
    <w:rsid w:val="007003E5"/>
    <w:rsid w:val="007007AA"/>
    <w:rsid w:val="00700A08"/>
    <w:rsid w:val="00700BFE"/>
    <w:rsid w:val="00701EE8"/>
    <w:rsid w:val="00702904"/>
    <w:rsid w:val="00702911"/>
    <w:rsid w:val="0070319E"/>
    <w:rsid w:val="00703E87"/>
    <w:rsid w:val="007058E0"/>
    <w:rsid w:val="007068FA"/>
    <w:rsid w:val="00706C0C"/>
    <w:rsid w:val="0070704E"/>
    <w:rsid w:val="00707C82"/>
    <w:rsid w:val="00710006"/>
    <w:rsid w:val="00710085"/>
    <w:rsid w:val="00710882"/>
    <w:rsid w:val="00710BE2"/>
    <w:rsid w:val="00711003"/>
    <w:rsid w:val="00711064"/>
    <w:rsid w:val="007121F1"/>
    <w:rsid w:val="00713FE5"/>
    <w:rsid w:val="0071439A"/>
    <w:rsid w:val="007145CE"/>
    <w:rsid w:val="00715E3B"/>
    <w:rsid w:val="007174CF"/>
    <w:rsid w:val="00717925"/>
    <w:rsid w:val="0072082D"/>
    <w:rsid w:val="00720836"/>
    <w:rsid w:val="00720EA2"/>
    <w:rsid w:val="00720FFB"/>
    <w:rsid w:val="0072100D"/>
    <w:rsid w:val="0072229F"/>
    <w:rsid w:val="00722DB0"/>
    <w:rsid w:val="00723602"/>
    <w:rsid w:val="007238B7"/>
    <w:rsid w:val="007246A2"/>
    <w:rsid w:val="00725085"/>
    <w:rsid w:val="007256CE"/>
    <w:rsid w:val="007257C0"/>
    <w:rsid w:val="007308C3"/>
    <w:rsid w:val="00730BB0"/>
    <w:rsid w:val="007318F7"/>
    <w:rsid w:val="0073213D"/>
    <w:rsid w:val="00732C48"/>
    <w:rsid w:val="00734D5A"/>
    <w:rsid w:val="0073575C"/>
    <w:rsid w:val="007357C3"/>
    <w:rsid w:val="00736802"/>
    <w:rsid w:val="0073711C"/>
    <w:rsid w:val="0073771B"/>
    <w:rsid w:val="00741B34"/>
    <w:rsid w:val="00741B3E"/>
    <w:rsid w:val="00742481"/>
    <w:rsid w:val="0074270A"/>
    <w:rsid w:val="007427C3"/>
    <w:rsid w:val="0074398C"/>
    <w:rsid w:val="007441BF"/>
    <w:rsid w:val="007450FA"/>
    <w:rsid w:val="007472BC"/>
    <w:rsid w:val="00747C90"/>
    <w:rsid w:val="007506B6"/>
    <w:rsid w:val="00750812"/>
    <w:rsid w:val="0075108F"/>
    <w:rsid w:val="007529C8"/>
    <w:rsid w:val="007531C4"/>
    <w:rsid w:val="00753273"/>
    <w:rsid w:val="00755400"/>
    <w:rsid w:val="0075573F"/>
    <w:rsid w:val="00756457"/>
    <w:rsid w:val="00756482"/>
    <w:rsid w:val="00756E05"/>
    <w:rsid w:val="007601D8"/>
    <w:rsid w:val="007602D3"/>
    <w:rsid w:val="00761946"/>
    <w:rsid w:val="007619F8"/>
    <w:rsid w:val="00761DF2"/>
    <w:rsid w:val="00762295"/>
    <w:rsid w:val="00762565"/>
    <w:rsid w:val="007626F1"/>
    <w:rsid w:val="007629D7"/>
    <w:rsid w:val="00763041"/>
    <w:rsid w:val="007639B4"/>
    <w:rsid w:val="00763BF1"/>
    <w:rsid w:val="00765BA4"/>
    <w:rsid w:val="00766072"/>
    <w:rsid w:val="00766F19"/>
    <w:rsid w:val="007679BD"/>
    <w:rsid w:val="00770BA5"/>
    <w:rsid w:val="007710A3"/>
    <w:rsid w:val="00771529"/>
    <w:rsid w:val="007717F5"/>
    <w:rsid w:val="00771835"/>
    <w:rsid w:val="007729B1"/>
    <w:rsid w:val="00772A22"/>
    <w:rsid w:val="00773F12"/>
    <w:rsid w:val="00774201"/>
    <w:rsid w:val="007743A5"/>
    <w:rsid w:val="007744A5"/>
    <w:rsid w:val="007750A5"/>
    <w:rsid w:val="00776295"/>
    <w:rsid w:val="00777325"/>
    <w:rsid w:val="00777449"/>
    <w:rsid w:val="00777C69"/>
    <w:rsid w:val="007801D6"/>
    <w:rsid w:val="00780477"/>
    <w:rsid w:val="00780EE3"/>
    <w:rsid w:val="00781B91"/>
    <w:rsid w:val="007821AA"/>
    <w:rsid w:val="00783ECA"/>
    <w:rsid w:val="0078440D"/>
    <w:rsid w:val="00784BF3"/>
    <w:rsid w:val="007859F9"/>
    <w:rsid w:val="00785A17"/>
    <w:rsid w:val="00786744"/>
    <w:rsid w:val="00791AEF"/>
    <w:rsid w:val="00791E7E"/>
    <w:rsid w:val="00791E95"/>
    <w:rsid w:val="0079217B"/>
    <w:rsid w:val="00792734"/>
    <w:rsid w:val="00792EB5"/>
    <w:rsid w:val="007933F2"/>
    <w:rsid w:val="00793858"/>
    <w:rsid w:val="007946AB"/>
    <w:rsid w:val="00795913"/>
    <w:rsid w:val="00795D9E"/>
    <w:rsid w:val="00795E9B"/>
    <w:rsid w:val="0079662D"/>
    <w:rsid w:val="007974D4"/>
    <w:rsid w:val="00797857"/>
    <w:rsid w:val="007A0270"/>
    <w:rsid w:val="007A03D6"/>
    <w:rsid w:val="007A09B2"/>
    <w:rsid w:val="007A0EBC"/>
    <w:rsid w:val="007A10EC"/>
    <w:rsid w:val="007A1570"/>
    <w:rsid w:val="007A1CAE"/>
    <w:rsid w:val="007A2B3E"/>
    <w:rsid w:val="007A2E58"/>
    <w:rsid w:val="007A464E"/>
    <w:rsid w:val="007A47B6"/>
    <w:rsid w:val="007A483E"/>
    <w:rsid w:val="007A5750"/>
    <w:rsid w:val="007A6419"/>
    <w:rsid w:val="007A6A42"/>
    <w:rsid w:val="007A6FD4"/>
    <w:rsid w:val="007A7062"/>
    <w:rsid w:val="007A72C3"/>
    <w:rsid w:val="007A733C"/>
    <w:rsid w:val="007B00FF"/>
    <w:rsid w:val="007B0258"/>
    <w:rsid w:val="007B0362"/>
    <w:rsid w:val="007B15BD"/>
    <w:rsid w:val="007B1A58"/>
    <w:rsid w:val="007B1BEC"/>
    <w:rsid w:val="007B2994"/>
    <w:rsid w:val="007B29E6"/>
    <w:rsid w:val="007B2D32"/>
    <w:rsid w:val="007B2E82"/>
    <w:rsid w:val="007B33B1"/>
    <w:rsid w:val="007B3D5B"/>
    <w:rsid w:val="007B4A53"/>
    <w:rsid w:val="007B56A9"/>
    <w:rsid w:val="007B5E71"/>
    <w:rsid w:val="007B6071"/>
    <w:rsid w:val="007B61AD"/>
    <w:rsid w:val="007B67E0"/>
    <w:rsid w:val="007B6E8A"/>
    <w:rsid w:val="007B7BFA"/>
    <w:rsid w:val="007B7DCA"/>
    <w:rsid w:val="007C098E"/>
    <w:rsid w:val="007C0E3F"/>
    <w:rsid w:val="007C0EB5"/>
    <w:rsid w:val="007C2022"/>
    <w:rsid w:val="007C3BF1"/>
    <w:rsid w:val="007C42EE"/>
    <w:rsid w:val="007C5F14"/>
    <w:rsid w:val="007C6439"/>
    <w:rsid w:val="007C7645"/>
    <w:rsid w:val="007C7B43"/>
    <w:rsid w:val="007D0144"/>
    <w:rsid w:val="007D17F5"/>
    <w:rsid w:val="007D19E0"/>
    <w:rsid w:val="007D23A2"/>
    <w:rsid w:val="007D37D2"/>
    <w:rsid w:val="007D385B"/>
    <w:rsid w:val="007D3898"/>
    <w:rsid w:val="007D3F5D"/>
    <w:rsid w:val="007D50F6"/>
    <w:rsid w:val="007D559A"/>
    <w:rsid w:val="007D5892"/>
    <w:rsid w:val="007D5952"/>
    <w:rsid w:val="007D596E"/>
    <w:rsid w:val="007D6554"/>
    <w:rsid w:val="007D6A2A"/>
    <w:rsid w:val="007E0564"/>
    <w:rsid w:val="007E1469"/>
    <w:rsid w:val="007E18B7"/>
    <w:rsid w:val="007E1B20"/>
    <w:rsid w:val="007E28A9"/>
    <w:rsid w:val="007E390C"/>
    <w:rsid w:val="007E3ACB"/>
    <w:rsid w:val="007E3B59"/>
    <w:rsid w:val="007E58AA"/>
    <w:rsid w:val="007E5A5B"/>
    <w:rsid w:val="007E5B97"/>
    <w:rsid w:val="007E60C9"/>
    <w:rsid w:val="007E697E"/>
    <w:rsid w:val="007E7829"/>
    <w:rsid w:val="007E7974"/>
    <w:rsid w:val="007E7E81"/>
    <w:rsid w:val="007F13B1"/>
    <w:rsid w:val="007F1BCF"/>
    <w:rsid w:val="007F1FB8"/>
    <w:rsid w:val="007F1FEB"/>
    <w:rsid w:val="007F2421"/>
    <w:rsid w:val="007F2B24"/>
    <w:rsid w:val="007F3C10"/>
    <w:rsid w:val="007F3E83"/>
    <w:rsid w:val="007F4616"/>
    <w:rsid w:val="007F487E"/>
    <w:rsid w:val="007F4CF1"/>
    <w:rsid w:val="007F5760"/>
    <w:rsid w:val="007F592E"/>
    <w:rsid w:val="00801209"/>
    <w:rsid w:val="00801511"/>
    <w:rsid w:val="00802513"/>
    <w:rsid w:val="00803002"/>
    <w:rsid w:val="0080321A"/>
    <w:rsid w:val="00805813"/>
    <w:rsid w:val="0080697F"/>
    <w:rsid w:val="008071D3"/>
    <w:rsid w:val="008073CC"/>
    <w:rsid w:val="008102C0"/>
    <w:rsid w:val="0081063F"/>
    <w:rsid w:val="0081070F"/>
    <w:rsid w:val="0081147C"/>
    <w:rsid w:val="00812324"/>
    <w:rsid w:val="0081304A"/>
    <w:rsid w:val="00813050"/>
    <w:rsid w:val="0081360B"/>
    <w:rsid w:val="00813956"/>
    <w:rsid w:val="00814D95"/>
    <w:rsid w:val="008157CC"/>
    <w:rsid w:val="00815985"/>
    <w:rsid w:val="00815B57"/>
    <w:rsid w:val="0081640A"/>
    <w:rsid w:val="008165AB"/>
    <w:rsid w:val="00816660"/>
    <w:rsid w:val="00816885"/>
    <w:rsid w:val="0081709E"/>
    <w:rsid w:val="00817921"/>
    <w:rsid w:val="008228C5"/>
    <w:rsid w:val="00824CCD"/>
    <w:rsid w:val="00825000"/>
    <w:rsid w:val="008253D2"/>
    <w:rsid w:val="00826210"/>
    <w:rsid w:val="00826360"/>
    <w:rsid w:val="008267C6"/>
    <w:rsid w:val="00826F58"/>
    <w:rsid w:val="00830F98"/>
    <w:rsid w:val="0083100A"/>
    <w:rsid w:val="008311D5"/>
    <w:rsid w:val="008319C0"/>
    <w:rsid w:val="00832623"/>
    <w:rsid w:val="00833C14"/>
    <w:rsid w:val="00834A2F"/>
    <w:rsid w:val="00834F42"/>
    <w:rsid w:val="00835037"/>
    <w:rsid w:val="0083586F"/>
    <w:rsid w:val="008367BF"/>
    <w:rsid w:val="00836DEA"/>
    <w:rsid w:val="00836EA9"/>
    <w:rsid w:val="008374CC"/>
    <w:rsid w:val="008412A8"/>
    <w:rsid w:val="008412EC"/>
    <w:rsid w:val="00841B8B"/>
    <w:rsid w:val="0084324A"/>
    <w:rsid w:val="00844970"/>
    <w:rsid w:val="00844F09"/>
    <w:rsid w:val="008455A7"/>
    <w:rsid w:val="0084586C"/>
    <w:rsid w:val="00846071"/>
    <w:rsid w:val="008463ED"/>
    <w:rsid w:val="0084640E"/>
    <w:rsid w:val="008500F4"/>
    <w:rsid w:val="00850516"/>
    <w:rsid w:val="008509D3"/>
    <w:rsid w:val="00850D62"/>
    <w:rsid w:val="0085102D"/>
    <w:rsid w:val="0085306D"/>
    <w:rsid w:val="00853CA3"/>
    <w:rsid w:val="008559EE"/>
    <w:rsid w:val="008562DB"/>
    <w:rsid w:val="0085695F"/>
    <w:rsid w:val="00856BF3"/>
    <w:rsid w:val="0085787E"/>
    <w:rsid w:val="008579A7"/>
    <w:rsid w:val="00857A10"/>
    <w:rsid w:val="00860044"/>
    <w:rsid w:val="00860218"/>
    <w:rsid w:val="0086099E"/>
    <w:rsid w:val="00861F94"/>
    <w:rsid w:val="00862117"/>
    <w:rsid w:val="00862877"/>
    <w:rsid w:val="008632B6"/>
    <w:rsid w:val="00863574"/>
    <w:rsid w:val="00863B2C"/>
    <w:rsid w:val="00864562"/>
    <w:rsid w:val="00865DAE"/>
    <w:rsid w:val="00865E0B"/>
    <w:rsid w:val="008678DD"/>
    <w:rsid w:val="00867F1A"/>
    <w:rsid w:val="0087010E"/>
    <w:rsid w:val="008703F7"/>
    <w:rsid w:val="00872E4A"/>
    <w:rsid w:val="008748E9"/>
    <w:rsid w:val="008751F0"/>
    <w:rsid w:val="00875FF6"/>
    <w:rsid w:val="00876011"/>
    <w:rsid w:val="00876534"/>
    <w:rsid w:val="008767E5"/>
    <w:rsid w:val="008768FC"/>
    <w:rsid w:val="00881643"/>
    <w:rsid w:val="008818A5"/>
    <w:rsid w:val="00881E05"/>
    <w:rsid w:val="0088206C"/>
    <w:rsid w:val="00882910"/>
    <w:rsid w:val="00882C4D"/>
    <w:rsid w:val="00882E00"/>
    <w:rsid w:val="00883F49"/>
    <w:rsid w:val="00884022"/>
    <w:rsid w:val="00885424"/>
    <w:rsid w:val="008857B5"/>
    <w:rsid w:val="0088725B"/>
    <w:rsid w:val="008877EF"/>
    <w:rsid w:val="00887ADD"/>
    <w:rsid w:val="008904C1"/>
    <w:rsid w:val="00890FD2"/>
    <w:rsid w:val="008920C6"/>
    <w:rsid w:val="00892190"/>
    <w:rsid w:val="008922A3"/>
    <w:rsid w:val="008924D0"/>
    <w:rsid w:val="00892684"/>
    <w:rsid w:val="00893E6A"/>
    <w:rsid w:val="0089499B"/>
    <w:rsid w:val="00894B29"/>
    <w:rsid w:val="00894C92"/>
    <w:rsid w:val="00896EF4"/>
    <w:rsid w:val="00897083"/>
    <w:rsid w:val="008A0146"/>
    <w:rsid w:val="008A039D"/>
    <w:rsid w:val="008A05BC"/>
    <w:rsid w:val="008A0F0D"/>
    <w:rsid w:val="008A12E4"/>
    <w:rsid w:val="008A2258"/>
    <w:rsid w:val="008A338A"/>
    <w:rsid w:val="008A3850"/>
    <w:rsid w:val="008A451B"/>
    <w:rsid w:val="008A4E14"/>
    <w:rsid w:val="008A50B5"/>
    <w:rsid w:val="008A616D"/>
    <w:rsid w:val="008A64AB"/>
    <w:rsid w:val="008A6906"/>
    <w:rsid w:val="008A6B61"/>
    <w:rsid w:val="008A78DD"/>
    <w:rsid w:val="008A7E3D"/>
    <w:rsid w:val="008B0001"/>
    <w:rsid w:val="008B0E3B"/>
    <w:rsid w:val="008B1A10"/>
    <w:rsid w:val="008B3B1C"/>
    <w:rsid w:val="008B3EFC"/>
    <w:rsid w:val="008B49EE"/>
    <w:rsid w:val="008B7447"/>
    <w:rsid w:val="008C0143"/>
    <w:rsid w:val="008C0FC0"/>
    <w:rsid w:val="008C1657"/>
    <w:rsid w:val="008C3EE3"/>
    <w:rsid w:val="008C4098"/>
    <w:rsid w:val="008C782F"/>
    <w:rsid w:val="008D0378"/>
    <w:rsid w:val="008D09B9"/>
    <w:rsid w:val="008D17DF"/>
    <w:rsid w:val="008D1D77"/>
    <w:rsid w:val="008D1D8C"/>
    <w:rsid w:val="008D35FF"/>
    <w:rsid w:val="008D37F6"/>
    <w:rsid w:val="008D395C"/>
    <w:rsid w:val="008D4111"/>
    <w:rsid w:val="008D6281"/>
    <w:rsid w:val="008D6340"/>
    <w:rsid w:val="008D73A0"/>
    <w:rsid w:val="008D73A9"/>
    <w:rsid w:val="008D756E"/>
    <w:rsid w:val="008D787B"/>
    <w:rsid w:val="008E00D0"/>
    <w:rsid w:val="008E0430"/>
    <w:rsid w:val="008E1014"/>
    <w:rsid w:val="008E15FD"/>
    <w:rsid w:val="008E17A0"/>
    <w:rsid w:val="008E2114"/>
    <w:rsid w:val="008E2AA4"/>
    <w:rsid w:val="008E387B"/>
    <w:rsid w:val="008E3F5C"/>
    <w:rsid w:val="008E3F77"/>
    <w:rsid w:val="008E4433"/>
    <w:rsid w:val="008E4AE9"/>
    <w:rsid w:val="008E564E"/>
    <w:rsid w:val="008E5CB8"/>
    <w:rsid w:val="008E61A7"/>
    <w:rsid w:val="008F0E1F"/>
    <w:rsid w:val="008F1F70"/>
    <w:rsid w:val="008F21BE"/>
    <w:rsid w:val="008F29F7"/>
    <w:rsid w:val="008F340C"/>
    <w:rsid w:val="008F45A4"/>
    <w:rsid w:val="008F52C9"/>
    <w:rsid w:val="008F6695"/>
    <w:rsid w:val="008F6B63"/>
    <w:rsid w:val="008F7C10"/>
    <w:rsid w:val="008F7DEF"/>
    <w:rsid w:val="00900608"/>
    <w:rsid w:val="00900A4E"/>
    <w:rsid w:val="00900AEE"/>
    <w:rsid w:val="009022B8"/>
    <w:rsid w:val="00903023"/>
    <w:rsid w:val="00903E8E"/>
    <w:rsid w:val="0090420A"/>
    <w:rsid w:val="00905184"/>
    <w:rsid w:val="0090526D"/>
    <w:rsid w:val="00905EB7"/>
    <w:rsid w:val="00906BB8"/>
    <w:rsid w:val="00907A9A"/>
    <w:rsid w:val="009105B6"/>
    <w:rsid w:val="00911860"/>
    <w:rsid w:val="00911900"/>
    <w:rsid w:val="00911B7A"/>
    <w:rsid w:val="00911ED5"/>
    <w:rsid w:val="0091316D"/>
    <w:rsid w:val="009138D9"/>
    <w:rsid w:val="00913CF1"/>
    <w:rsid w:val="00914154"/>
    <w:rsid w:val="009157AE"/>
    <w:rsid w:val="009203BD"/>
    <w:rsid w:val="009203F0"/>
    <w:rsid w:val="00920A79"/>
    <w:rsid w:val="00921CDB"/>
    <w:rsid w:val="0092370F"/>
    <w:rsid w:val="00923EF2"/>
    <w:rsid w:val="00924311"/>
    <w:rsid w:val="009243E8"/>
    <w:rsid w:val="00924B48"/>
    <w:rsid w:val="00924D9B"/>
    <w:rsid w:val="0092597B"/>
    <w:rsid w:val="00925FC8"/>
    <w:rsid w:val="00926410"/>
    <w:rsid w:val="009265AA"/>
    <w:rsid w:val="009265C3"/>
    <w:rsid w:val="00927243"/>
    <w:rsid w:val="0092771F"/>
    <w:rsid w:val="00930388"/>
    <w:rsid w:val="00932194"/>
    <w:rsid w:val="009328EC"/>
    <w:rsid w:val="00933D7D"/>
    <w:rsid w:val="00934EAA"/>
    <w:rsid w:val="00935336"/>
    <w:rsid w:val="00935650"/>
    <w:rsid w:val="00935AD5"/>
    <w:rsid w:val="00935D73"/>
    <w:rsid w:val="00935FA2"/>
    <w:rsid w:val="00936926"/>
    <w:rsid w:val="009373A1"/>
    <w:rsid w:val="009378CC"/>
    <w:rsid w:val="00937D5C"/>
    <w:rsid w:val="00940349"/>
    <w:rsid w:val="0094039D"/>
    <w:rsid w:val="00940660"/>
    <w:rsid w:val="009407D0"/>
    <w:rsid w:val="00940A1B"/>
    <w:rsid w:val="00940FC0"/>
    <w:rsid w:val="00941226"/>
    <w:rsid w:val="00941ACA"/>
    <w:rsid w:val="009432A4"/>
    <w:rsid w:val="00943CCD"/>
    <w:rsid w:val="009450DC"/>
    <w:rsid w:val="00945C48"/>
    <w:rsid w:val="00945E7A"/>
    <w:rsid w:val="00946068"/>
    <w:rsid w:val="0094698C"/>
    <w:rsid w:val="00947373"/>
    <w:rsid w:val="00947D7D"/>
    <w:rsid w:val="00951136"/>
    <w:rsid w:val="00952981"/>
    <w:rsid w:val="0095412D"/>
    <w:rsid w:val="009541F3"/>
    <w:rsid w:val="0095479F"/>
    <w:rsid w:val="00954E7C"/>
    <w:rsid w:val="00955A1C"/>
    <w:rsid w:val="00956408"/>
    <w:rsid w:val="00957140"/>
    <w:rsid w:val="00957722"/>
    <w:rsid w:val="00957904"/>
    <w:rsid w:val="009602FB"/>
    <w:rsid w:val="009603C0"/>
    <w:rsid w:val="0096054F"/>
    <w:rsid w:val="0096184E"/>
    <w:rsid w:val="009629DD"/>
    <w:rsid w:val="00962C19"/>
    <w:rsid w:val="0096302F"/>
    <w:rsid w:val="009650A7"/>
    <w:rsid w:val="0096529F"/>
    <w:rsid w:val="0096660C"/>
    <w:rsid w:val="00966B0E"/>
    <w:rsid w:val="00966D1E"/>
    <w:rsid w:val="009677AA"/>
    <w:rsid w:val="009705CE"/>
    <w:rsid w:val="00970739"/>
    <w:rsid w:val="0097126B"/>
    <w:rsid w:val="00971B02"/>
    <w:rsid w:val="00971F78"/>
    <w:rsid w:val="00972CAB"/>
    <w:rsid w:val="00973450"/>
    <w:rsid w:val="0097371D"/>
    <w:rsid w:val="009739CF"/>
    <w:rsid w:val="00973CB2"/>
    <w:rsid w:val="009748F3"/>
    <w:rsid w:val="00974B82"/>
    <w:rsid w:val="0097614E"/>
    <w:rsid w:val="00976593"/>
    <w:rsid w:val="00976833"/>
    <w:rsid w:val="009775AE"/>
    <w:rsid w:val="009807A7"/>
    <w:rsid w:val="00980EB4"/>
    <w:rsid w:val="00981109"/>
    <w:rsid w:val="0098112F"/>
    <w:rsid w:val="009811C9"/>
    <w:rsid w:val="009845F6"/>
    <w:rsid w:val="0098509F"/>
    <w:rsid w:val="009859EB"/>
    <w:rsid w:val="00986286"/>
    <w:rsid w:val="00986F66"/>
    <w:rsid w:val="00987B3B"/>
    <w:rsid w:val="00990BB6"/>
    <w:rsid w:val="00990C72"/>
    <w:rsid w:val="00991764"/>
    <w:rsid w:val="00991AB0"/>
    <w:rsid w:val="00991F1F"/>
    <w:rsid w:val="009936AF"/>
    <w:rsid w:val="00994394"/>
    <w:rsid w:val="00995460"/>
    <w:rsid w:val="00995BD5"/>
    <w:rsid w:val="0099613C"/>
    <w:rsid w:val="0099693E"/>
    <w:rsid w:val="00996B2B"/>
    <w:rsid w:val="00996D70"/>
    <w:rsid w:val="00997398"/>
    <w:rsid w:val="00997A81"/>
    <w:rsid w:val="009A004F"/>
    <w:rsid w:val="009A1E4A"/>
    <w:rsid w:val="009A1EAE"/>
    <w:rsid w:val="009A35CC"/>
    <w:rsid w:val="009A3DF1"/>
    <w:rsid w:val="009A4FE6"/>
    <w:rsid w:val="009A76CA"/>
    <w:rsid w:val="009B092C"/>
    <w:rsid w:val="009B0F82"/>
    <w:rsid w:val="009B1889"/>
    <w:rsid w:val="009B3504"/>
    <w:rsid w:val="009B35E4"/>
    <w:rsid w:val="009B3748"/>
    <w:rsid w:val="009B3821"/>
    <w:rsid w:val="009B3997"/>
    <w:rsid w:val="009B4742"/>
    <w:rsid w:val="009B4B50"/>
    <w:rsid w:val="009B4FF7"/>
    <w:rsid w:val="009B5483"/>
    <w:rsid w:val="009B5F60"/>
    <w:rsid w:val="009B6BB5"/>
    <w:rsid w:val="009B72DE"/>
    <w:rsid w:val="009B7A1C"/>
    <w:rsid w:val="009C03CB"/>
    <w:rsid w:val="009C10C8"/>
    <w:rsid w:val="009C1B4C"/>
    <w:rsid w:val="009C2472"/>
    <w:rsid w:val="009C27C9"/>
    <w:rsid w:val="009C2ABA"/>
    <w:rsid w:val="009C32C9"/>
    <w:rsid w:val="009C410B"/>
    <w:rsid w:val="009C4AAD"/>
    <w:rsid w:val="009C5A15"/>
    <w:rsid w:val="009C5A3B"/>
    <w:rsid w:val="009C66C0"/>
    <w:rsid w:val="009C75DA"/>
    <w:rsid w:val="009D0678"/>
    <w:rsid w:val="009D0A09"/>
    <w:rsid w:val="009D0C14"/>
    <w:rsid w:val="009D14A3"/>
    <w:rsid w:val="009D2856"/>
    <w:rsid w:val="009D2B08"/>
    <w:rsid w:val="009D33BD"/>
    <w:rsid w:val="009D373B"/>
    <w:rsid w:val="009D392D"/>
    <w:rsid w:val="009D427D"/>
    <w:rsid w:val="009D456B"/>
    <w:rsid w:val="009D5142"/>
    <w:rsid w:val="009D53E0"/>
    <w:rsid w:val="009D5805"/>
    <w:rsid w:val="009E04F6"/>
    <w:rsid w:val="009E081D"/>
    <w:rsid w:val="009E0B31"/>
    <w:rsid w:val="009E0D91"/>
    <w:rsid w:val="009E0EA9"/>
    <w:rsid w:val="009E288B"/>
    <w:rsid w:val="009E2A8A"/>
    <w:rsid w:val="009E3305"/>
    <w:rsid w:val="009E3E0A"/>
    <w:rsid w:val="009E43D8"/>
    <w:rsid w:val="009E49F4"/>
    <w:rsid w:val="009E4B57"/>
    <w:rsid w:val="009E53F0"/>
    <w:rsid w:val="009E5430"/>
    <w:rsid w:val="009E695A"/>
    <w:rsid w:val="009E6BF2"/>
    <w:rsid w:val="009E7315"/>
    <w:rsid w:val="009F12C9"/>
    <w:rsid w:val="009F2940"/>
    <w:rsid w:val="009F38C5"/>
    <w:rsid w:val="009F508C"/>
    <w:rsid w:val="009F5245"/>
    <w:rsid w:val="009F5467"/>
    <w:rsid w:val="009F5DA5"/>
    <w:rsid w:val="009F5EF3"/>
    <w:rsid w:val="009F6978"/>
    <w:rsid w:val="00A0043A"/>
    <w:rsid w:val="00A00CCD"/>
    <w:rsid w:val="00A02290"/>
    <w:rsid w:val="00A02895"/>
    <w:rsid w:val="00A02AED"/>
    <w:rsid w:val="00A03B23"/>
    <w:rsid w:val="00A04084"/>
    <w:rsid w:val="00A04A71"/>
    <w:rsid w:val="00A05108"/>
    <w:rsid w:val="00A054DB"/>
    <w:rsid w:val="00A07885"/>
    <w:rsid w:val="00A10139"/>
    <w:rsid w:val="00A107DC"/>
    <w:rsid w:val="00A11047"/>
    <w:rsid w:val="00A11215"/>
    <w:rsid w:val="00A112CA"/>
    <w:rsid w:val="00A13195"/>
    <w:rsid w:val="00A1456E"/>
    <w:rsid w:val="00A147E4"/>
    <w:rsid w:val="00A150D2"/>
    <w:rsid w:val="00A164D0"/>
    <w:rsid w:val="00A2190B"/>
    <w:rsid w:val="00A220A9"/>
    <w:rsid w:val="00A22782"/>
    <w:rsid w:val="00A23CFD"/>
    <w:rsid w:val="00A247A3"/>
    <w:rsid w:val="00A249EE"/>
    <w:rsid w:val="00A2587D"/>
    <w:rsid w:val="00A2588E"/>
    <w:rsid w:val="00A2598B"/>
    <w:rsid w:val="00A25A1A"/>
    <w:rsid w:val="00A25CB1"/>
    <w:rsid w:val="00A26233"/>
    <w:rsid w:val="00A26FC5"/>
    <w:rsid w:val="00A30060"/>
    <w:rsid w:val="00A306B1"/>
    <w:rsid w:val="00A31282"/>
    <w:rsid w:val="00A313CA"/>
    <w:rsid w:val="00A31EE1"/>
    <w:rsid w:val="00A329BF"/>
    <w:rsid w:val="00A3334E"/>
    <w:rsid w:val="00A34163"/>
    <w:rsid w:val="00A34D3E"/>
    <w:rsid w:val="00A36C6A"/>
    <w:rsid w:val="00A4037E"/>
    <w:rsid w:val="00A40728"/>
    <w:rsid w:val="00A4115B"/>
    <w:rsid w:val="00A417F3"/>
    <w:rsid w:val="00A41D1E"/>
    <w:rsid w:val="00A43614"/>
    <w:rsid w:val="00A43C8D"/>
    <w:rsid w:val="00A44BB3"/>
    <w:rsid w:val="00A45217"/>
    <w:rsid w:val="00A45647"/>
    <w:rsid w:val="00A46A35"/>
    <w:rsid w:val="00A46EF8"/>
    <w:rsid w:val="00A51DCA"/>
    <w:rsid w:val="00A54008"/>
    <w:rsid w:val="00A54F65"/>
    <w:rsid w:val="00A559BA"/>
    <w:rsid w:val="00A55BC8"/>
    <w:rsid w:val="00A55F71"/>
    <w:rsid w:val="00A560BB"/>
    <w:rsid w:val="00A561EE"/>
    <w:rsid w:val="00A57340"/>
    <w:rsid w:val="00A60B92"/>
    <w:rsid w:val="00A612FC"/>
    <w:rsid w:val="00A61BA5"/>
    <w:rsid w:val="00A6225D"/>
    <w:rsid w:val="00A6268E"/>
    <w:rsid w:val="00A62B64"/>
    <w:rsid w:val="00A62FC8"/>
    <w:rsid w:val="00A64E15"/>
    <w:rsid w:val="00A6522A"/>
    <w:rsid w:val="00A65B6D"/>
    <w:rsid w:val="00A65C4D"/>
    <w:rsid w:val="00A67153"/>
    <w:rsid w:val="00A7078E"/>
    <w:rsid w:val="00A70E53"/>
    <w:rsid w:val="00A70F67"/>
    <w:rsid w:val="00A721BA"/>
    <w:rsid w:val="00A73135"/>
    <w:rsid w:val="00A733E8"/>
    <w:rsid w:val="00A73BFC"/>
    <w:rsid w:val="00A7434C"/>
    <w:rsid w:val="00A75102"/>
    <w:rsid w:val="00A752F0"/>
    <w:rsid w:val="00A754E2"/>
    <w:rsid w:val="00A75CAD"/>
    <w:rsid w:val="00A763D4"/>
    <w:rsid w:val="00A76630"/>
    <w:rsid w:val="00A7737E"/>
    <w:rsid w:val="00A775F8"/>
    <w:rsid w:val="00A77B8D"/>
    <w:rsid w:val="00A77C21"/>
    <w:rsid w:val="00A803E9"/>
    <w:rsid w:val="00A80424"/>
    <w:rsid w:val="00A81BCB"/>
    <w:rsid w:val="00A829F6"/>
    <w:rsid w:val="00A836F0"/>
    <w:rsid w:val="00A845C6"/>
    <w:rsid w:val="00A85B7E"/>
    <w:rsid w:val="00A8651E"/>
    <w:rsid w:val="00A86EAC"/>
    <w:rsid w:val="00A87B02"/>
    <w:rsid w:val="00A9032F"/>
    <w:rsid w:val="00A91E46"/>
    <w:rsid w:val="00A92DEC"/>
    <w:rsid w:val="00A93647"/>
    <w:rsid w:val="00A93F14"/>
    <w:rsid w:val="00A9404F"/>
    <w:rsid w:val="00A94F07"/>
    <w:rsid w:val="00A95226"/>
    <w:rsid w:val="00A95A17"/>
    <w:rsid w:val="00A95ABB"/>
    <w:rsid w:val="00A96102"/>
    <w:rsid w:val="00A9766A"/>
    <w:rsid w:val="00AA14C9"/>
    <w:rsid w:val="00AA3176"/>
    <w:rsid w:val="00AA3763"/>
    <w:rsid w:val="00AA42AB"/>
    <w:rsid w:val="00AA513B"/>
    <w:rsid w:val="00AA6AA4"/>
    <w:rsid w:val="00AA7776"/>
    <w:rsid w:val="00AB006C"/>
    <w:rsid w:val="00AB01CD"/>
    <w:rsid w:val="00AB02F3"/>
    <w:rsid w:val="00AB0383"/>
    <w:rsid w:val="00AB06FF"/>
    <w:rsid w:val="00AB1057"/>
    <w:rsid w:val="00AB1611"/>
    <w:rsid w:val="00AB2286"/>
    <w:rsid w:val="00AB237B"/>
    <w:rsid w:val="00AB273C"/>
    <w:rsid w:val="00AB2A75"/>
    <w:rsid w:val="00AB2E84"/>
    <w:rsid w:val="00AB2F93"/>
    <w:rsid w:val="00AB2FF2"/>
    <w:rsid w:val="00AB38BB"/>
    <w:rsid w:val="00AB3927"/>
    <w:rsid w:val="00AB4307"/>
    <w:rsid w:val="00AB4B63"/>
    <w:rsid w:val="00AB4D63"/>
    <w:rsid w:val="00AC04D7"/>
    <w:rsid w:val="00AC08F1"/>
    <w:rsid w:val="00AC1610"/>
    <w:rsid w:val="00AC183C"/>
    <w:rsid w:val="00AC27A2"/>
    <w:rsid w:val="00AC2D60"/>
    <w:rsid w:val="00AC3A36"/>
    <w:rsid w:val="00AC3EBC"/>
    <w:rsid w:val="00AC5383"/>
    <w:rsid w:val="00AC6431"/>
    <w:rsid w:val="00AC76D1"/>
    <w:rsid w:val="00AD03CB"/>
    <w:rsid w:val="00AD041F"/>
    <w:rsid w:val="00AD04DF"/>
    <w:rsid w:val="00AD0F72"/>
    <w:rsid w:val="00AD22DD"/>
    <w:rsid w:val="00AD3356"/>
    <w:rsid w:val="00AD35CB"/>
    <w:rsid w:val="00AD36BE"/>
    <w:rsid w:val="00AD3E44"/>
    <w:rsid w:val="00AD519D"/>
    <w:rsid w:val="00AD535D"/>
    <w:rsid w:val="00AD5EB5"/>
    <w:rsid w:val="00AD64F8"/>
    <w:rsid w:val="00AE003C"/>
    <w:rsid w:val="00AE0082"/>
    <w:rsid w:val="00AE0D96"/>
    <w:rsid w:val="00AE19B5"/>
    <w:rsid w:val="00AE1A50"/>
    <w:rsid w:val="00AE1C7F"/>
    <w:rsid w:val="00AE35A7"/>
    <w:rsid w:val="00AE3BDD"/>
    <w:rsid w:val="00AE3DCC"/>
    <w:rsid w:val="00AE3DF8"/>
    <w:rsid w:val="00AE3FFD"/>
    <w:rsid w:val="00AE4118"/>
    <w:rsid w:val="00AE45C1"/>
    <w:rsid w:val="00AE512F"/>
    <w:rsid w:val="00AE5F45"/>
    <w:rsid w:val="00AE5FF5"/>
    <w:rsid w:val="00AE670F"/>
    <w:rsid w:val="00AE6FC2"/>
    <w:rsid w:val="00AE7550"/>
    <w:rsid w:val="00AF121F"/>
    <w:rsid w:val="00AF2761"/>
    <w:rsid w:val="00AF3391"/>
    <w:rsid w:val="00AF3A53"/>
    <w:rsid w:val="00AF3F48"/>
    <w:rsid w:val="00AF47DA"/>
    <w:rsid w:val="00AF5546"/>
    <w:rsid w:val="00AF5CDD"/>
    <w:rsid w:val="00AF6EE8"/>
    <w:rsid w:val="00B0071F"/>
    <w:rsid w:val="00B008D3"/>
    <w:rsid w:val="00B00F93"/>
    <w:rsid w:val="00B012E2"/>
    <w:rsid w:val="00B0199A"/>
    <w:rsid w:val="00B0264E"/>
    <w:rsid w:val="00B02D29"/>
    <w:rsid w:val="00B047A8"/>
    <w:rsid w:val="00B0488B"/>
    <w:rsid w:val="00B05559"/>
    <w:rsid w:val="00B06A78"/>
    <w:rsid w:val="00B06F89"/>
    <w:rsid w:val="00B0718A"/>
    <w:rsid w:val="00B07613"/>
    <w:rsid w:val="00B100EB"/>
    <w:rsid w:val="00B103C3"/>
    <w:rsid w:val="00B10794"/>
    <w:rsid w:val="00B11377"/>
    <w:rsid w:val="00B121B9"/>
    <w:rsid w:val="00B12E70"/>
    <w:rsid w:val="00B13009"/>
    <w:rsid w:val="00B1311F"/>
    <w:rsid w:val="00B146ED"/>
    <w:rsid w:val="00B156EA"/>
    <w:rsid w:val="00B15C14"/>
    <w:rsid w:val="00B175ED"/>
    <w:rsid w:val="00B17C7B"/>
    <w:rsid w:val="00B17CC7"/>
    <w:rsid w:val="00B209D1"/>
    <w:rsid w:val="00B213EA"/>
    <w:rsid w:val="00B21D4E"/>
    <w:rsid w:val="00B21FF0"/>
    <w:rsid w:val="00B222CB"/>
    <w:rsid w:val="00B22779"/>
    <w:rsid w:val="00B22EC3"/>
    <w:rsid w:val="00B23014"/>
    <w:rsid w:val="00B23FF7"/>
    <w:rsid w:val="00B25079"/>
    <w:rsid w:val="00B2522D"/>
    <w:rsid w:val="00B25339"/>
    <w:rsid w:val="00B2672A"/>
    <w:rsid w:val="00B27202"/>
    <w:rsid w:val="00B277FD"/>
    <w:rsid w:val="00B311F8"/>
    <w:rsid w:val="00B31E13"/>
    <w:rsid w:val="00B32327"/>
    <w:rsid w:val="00B3286C"/>
    <w:rsid w:val="00B32DB8"/>
    <w:rsid w:val="00B334CF"/>
    <w:rsid w:val="00B338EB"/>
    <w:rsid w:val="00B34775"/>
    <w:rsid w:val="00B34BF1"/>
    <w:rsid w:val="00B34CFA"/>
    <w:rsid w:val="00B34FC9"/>
    <w:rsid w:val="00B40638"/>
    <w:rsid w:val="00B40ACE"/>
    <w:rsid w:val="00B41243"/>
    <w:rsid w:val="00B41CB2"/>
    <w:rsid w:val="00B41F46"/>
    <w:rsid w:val="00B4213D"/>
    <w:rsid w:val="00B43832"/>
    <w:rsid w:val="00B43BB3"/>
    <w:rsid w:val="00B4553F"/>
    <w:rsid w:val="00B45CDD"/>
    <w:rsid w:val="00B46300"/>
    <w:rsid w:val="00B46B71"/>
    <w:rsid w:val="00B47206"/>
    <w:rsid w:val="00B47A19"/>
    <w:rsid w:val="00B47A29"/>
    <w:rsid w:val="00B47BC5"/>
    <w:rsid w:val="00B47FFD"/>
    <w:rsid w:val="00B503B8"/>
    <w:rsid w:val="00B51503"/>
    <w:rsid w:val="00B51873"/>
    <w:rsid w:val="00B52265"/>
    <w:rsid w:val="00B52E46"/>
    <w:rsid w:val="00B55328"/>
    <w:rsid w:val="00B55BDF"/>
    <w:rsid w:val="00B56662"/>
    <w:rsid w:val="00B570DF"/>
    <w:rsid w:val="00B5719D"/>
    <w:rsid w:val="00B601C0"/>
    <w:rsid w:val="00B604E4"/>
    <w:rsid w:val="00B617C8"/>
    <w:rsid w:val="00B61D20"/>
    <w:rsid w:val="00B62A8B"/>
    <w:rsid w:val="00B63372"/>
    <w:rsid w:val="00B63EC2"/>
    <w:rsid w:val="00B64157"/>
    <w:rsid w:val="00B64A93"/>
    <w:rsid w:val="00B65354"/>
    <w:rsid w:val="00B65A64"/>
    <w:rsid w:val="00B65D44"/>
    <w:rsid w:val="00B6665B"/>
    <w:rsid w:val="00B67F35"/>
    <w:rsid w:val="00B71587"/>
    <w:rsid w:val="00B717BF"/>
    <w:rsid w:val="00B7221E"/>
    <w:rsid w:val="00B72747"/>
    <w:rsid w:val="00B7281C"/>
    <w:rsid w:val="00B73D3D"/>
    <w:rsid w:val="00B75027"/>
    <w:rsid w:val="00B75F80"/>
    <w:rsid w:val="00B76041"/>
    <w:rsid w:val="00B76CC7"/>
    <w:rsid w:val="00B76F3C"/>
    <w:rsid w:val="00B773A8"/>
    <w:rsid w:val="00B77FB5"/>
    <w:rsid w:val="00B817F7"/>
    <w:rsid w:val="00B82375"/>
    <w:rsid w:val="00B83A4F"/>
    <w:rsid w:val="00B84AB0"/>
    <w:rsid w:val="00B84BAE"/>
    <w:rsid w:val="00B84CB4"/>
    <w:rsid w:val="00B8543E"/>
    <w:rsid w:val="00B85D1E"/>
    <w:rsid w:val="00B85F39"/>
    <w:rsid w:val="00B86399"/>
    <w:rsid w:val="00B86627"/>
    <w:rsid w:val="00B876D9"/>
    <w:rsid w:val="00B87BDA"/>
    <w:rsid w:val="00B87F98"/>
    <w:rsid w:val="00B906B0"/>
    <w:rsid w:val="00B92675"/>
    <w:rsid w:val="00B92856"/>
    <w:rsid w:val="00B934A4"/>
    <w:rsid w:val="00B93E56"/>
    <w:rsid w:val="00B94ED8"/>
    <w:rsid w:val="00B952A7"/>
    <w:rsid w:val="00B96B02"/>
    <w:rsid w:val="00BA02CC"/>
    <w:rsid w:val="00BA03EF"/>
    <w:rsid w:val="00BA0F58"/>
    <w:rsid w:val="00BA10AB"/>
    <w:rsid w:val="00BA11FC"/>
    <w:rsid w:val="00BA220A"/>
    <w:rsid w:val="00BA2C80"/>
    <w:rsid w:val="00BA3140"/>
    <w:rsid w:val="00BA33E4"/>
    <w:rsid w:val="00BA427C"/>
    <w:rsid w:val="00BA4808"/>
    <w:rsid w:val="00BA5197"/>
    <w:rsid w:val="00BA5737"/>
    <w:rsid w:val="00BA6CAD"/>
    <w:rsid w:val="00BA7DAD"/>
    <w:rsid w:val="00BB1773"/>
    <w:rsid w:val="00BB1AF2"/>
    <w:rsid w:val="00BB1BBB"/>
    <w:rsid w:val="00BB2EF8"/>
    <w:rsid w:val="00BB2F67"/>
    <w:rsid w:val="00BB405E"/>
    <w:rsid w:val="00BB434D"/>
    <w:rsid w:val="00BB4415"/>
    <w:rsid w:val="00BB47FC"/>
    <w:rsid w:val="00BB4AF4"/>
    <w:rsid w:val="00BB4FE8"/>
    <w:rsid w:val="00BB56DE"/>
    <w:rsid w:val="00BB5ED2"/>
    <w:rsid w:val="00BB5F17"/>
    <w:rsid w:val="00BB6261"/>
    <w:rsid w:val="00BB7096"/>
    <w:rsid w:val="00BC041E"/>
    <w:rsid w:val="00BC0B4B"/>
    <w:rsid w:val="00BC1A27"/>
    <w:rsid w:val="00BC2262"/>
    <w:rsid w:val="00BC22E4"/>
    <w:rsid w:val="00BC2408"/>
    <w:rsid w:val="00BC2E58"/>
    <w:rsid w:val="00BC4640"/>
    <w:rsid w:val="00BC4B23"/>
    <w:rsid w:val="00BC50BA"/>
    <w:rsid w:val="00BC724F"/>
    <w:rsid w:val="00BC760C"/>
    <w:rsid w:val="00BD004E"/>
    <w:rsid w:val="00BD06EE"/>
    <w:rsid w:val="00BD0BE4"/>
    <w:rsid w:val="00BD25EC"/>
    <w:rsid w:val="00BD2F69"/>
    <w:rsid w:val="00BD37FF"/>
    <w:rsid w:val="00BD3A87"/>
    <w:rsid w:val="00BD3C98"/>
    <w:rsid w:val="00BD3F87"/>
    <w:rsid w:val="00BD42D3"/>
    <w:rsid w:val="00BD4D28"/>
    <w:rsid w:val="00BD5B2A"/>
    <w:rsid w:val="00BD5BD3"/>
    <w:rsid w:val="00BE0381"/>
    <w:rsid w:val="00BE0972"/>
    <w:rsid w:val="00BE0F87"/>
    <w:rsid w:val="00BE1B1D"/>
    <w:rsid w:val="00BE49C6"/>
    <w:rsid w:val="00BE500A"/>
    <w:rsid w:val="00BE5E4C"/>
    <w:rsid w:val="00BE666A"/>
    <w:rsid w:val="00BE794F"/>
    <w:rsid w:val="00BE7BB5"/>
    <w:rsid w:val="00BF0AB5"/>
    <w:rsid w:val="00BF1BC8"/>
    <w:rsid w:val="00BF3231"/>
    <w:rsid w:val="00BF3B0E"/>
    <w:rsid w:val="00BF469A"/>
    <w:rsid w:val="00BF470F"/>
    <w:rsid w:val="00BF4A28"/>
    <w:rsid w:val="00BF5CCA"/>
    <w:rsid w:val="00BF675E"/>
    <w:rsid w:val="00BF70EF"/>
    <w:rsid w:val="00BF715E"/>
    <w:rsid w:val="00BF7208"/>
    <w:rsid w:val="00BF7745"/>
    <w:rsid w:val="00C006A2"/>
    <w:rsid w:val="00C011B6"/>
    <w:rsid w:val="00C037C9"/>
    <w:rsid w:val="00C041C4"/>
    <w:rsid w:val="00C045FF"/>
    <w:rsid w:val="00C05472"/>
    <w:rsid w:val="00C06845"/>
    <w:rsid w:val="00C077F8"/>
    <w:rsid w:val="00C07D99"/>
    <w:rsid w:val="00C07DE7"/>
    <w:rsid w:val="00C101CF"/>
    <w:rsid w:val="00C122D4"/>
    <w:rsid w:val="00C12327"/>
    <w:rsid w:val="00C12BC6"/>
    <w:rsid w:val="00C13511"/>
    <w:rsid w:val="00C14557"/>
    <w:rsid w:val="00C14624"/>
    <w:rsid w:val="00C15289"/>
    <w:rsid w:val="00C15904"/>
    <w:rsid w:val="00C15F20"/>
    <w:rsid w:val="00C163C7"/>
    <w:rsid w:val="00C16679"/>
    <w:rsid w:val="00C1693E"/>
    <w:rsid w:val="00C1767E"/>
    <w:rsid w:val="00C21DCB"/>
    <w:rsid w:val="00C22802"/>
    <w:rsid w:val="00C22CDA"/>
    <w:rsid w:val="00C231DF"/>
    <w:rsid w:val="00C231F6"/>
    <w:rsid w:val="00C23B3D"/>
    <w:rsid w:val="00C24443"/>
    <w:rsid w:val="00C25BB2"/>
    <w:rsid w:val="00C27344"/>
    <w:rsid w:val="00C277C1"/>
    <w:rsid w:val="00C27FD0"/>
    <w:rsid w:val="00C30C61"/>
    <w:rsid w:val="00C31854"/>
    <w:rsid w:val="00C319AF"/>
    <w:rsid w:val="00C3255B"/>
    <w:rsid w:val="00C32573"/>
    <w:rsid w:val="00C326D9"/>
    <w:rsid w:val="00C3284F"/>
    <w:rsid w:val="00C33332"/>
    <w:rsid w:val="00C3363E"/>
    <w:rsid w:val="00C34B93"/>
    <w:rsid w:val="00C358C8"/>
    <w:rsid w:val="00C36B51"/>
    <w:rsid w:val="00C37EB4"/>
    <w:rsid w:val="00C40BFB"/>
    <w:rsid w:val="00C41181"/>
    <w:rsid w:val="00C4165C"/>
    <w:rsid w:val="00C428CC"/>
    <w:rsid w:val="00C4364D"/>
    <w:rsid w:val="00C43692"/>
    <w:rsid w:val="00C459CB"/>
    <w:rsid w:val="00C45B8F"/>
    <w:rsid w:val="00C45C11"/>
    <w:rsid w:val="00C460C3"/>
    <w:rsid w:val="00C4676F"/>
    <w:rsid w:val="00C467D3"/>
    <w:rsid w:val="00C46A8F"/>
    <w:rsid w:val="00C4708F"/>
    <w:rsid w:val="00C47D95"/>
    <w:rsid w:val="00C513CA"/>
    <w:rsid w:val="00C5149C"/>
    <w:rsid w:val="00C51A24"/>
    <w:rsid w:val="00C51C58"/>
    <w:rsid w:val="00C51EC5"/>
    <w:rsid w:val="00C5218B"/>
    <w:rsid w:val="00C526A4"/>
    <w:rsid w:val="00C5299C"/>
    <w:rsid w:val="00C52D97"/>
    <w:rsid w:val="00C53F33"/>
    <w:rsid w:val="00C54CB9"/>
    <w:rsid w:val="00C567ED"/>
    <w:rsid w:val="00C56FDB"/>
    <w:rsid w:val="00C57CDB"/>
    <w:rsid w:val="00C601F9"/>
    <w:rsid w:val="00C61139"/>
    <w:rsid w:val="00C613D3"/>
    <w:rsid w:val="00C61B92"/>
    <w:rsid w:val="00C621E3"/>
    <w:rsid w:val="00C6246C"/>
    <w:rsid w:val="00C625CA"/>
    <w:rsid w:val="00C62AE8"/>
    <w:rsid w:val="00C63123"/>
    <w:rsid w:val="00C63D71"/>
    <w:rsid w:val="00C63DF8"/>
    <w:rsid w:val="00C64DFC"/>
    <w:rsid w:val="00C66036"/>
    <w:rsid w:val="00C673B3"/>
    <w:rsid w:val="00C71239"/>
    <w:rsid w:val="00C71870"/>
    <w:rsid w:val="00C7263D"/>
    <w:rsid w:val="00C75277"/>
    <w:rsid w:val="00C75D91"/>
    <w:rsid w:val="00C76015"/>
    <w:rsid w:val="00C7659D"/>
    <w:rsid w:val="00C76C01"/>
    <w:rsid w:val="00C76F84"/>
    <w:rsid w:val="00C775A1"/>
    <w:rsid w:val="00C77C89"/>
    <w:rsid w:val="00C80D02"/>
    <w:rsid w:val="00C81388"/>
    <w:rsid w:val="00C81508"/>
    <w:rsid w:val="00C81728"/>
    <w:rsid w:val="00C81AED"/>
    <w:rsid w:val="00C81ED9"/>
    <w:rsid w:val="00C825C0"/>
    <w:rsid w:val="00C82D1C"/>
    <w:rsid w:val="00C83783"/>
    <w:rsid w:val="00C83A46"/>
    <w:rsid w:val="00C83F83"/>
    <w:rsid w:val="00C847C0"/>
    <w:rsid w:val="00C84FA7"/>
    <w:rsid w:val="00C84FD9"/>
    <w:rsid w:val="00C8557B"/>
    <w:rsid w:val="00C861DA"/>
    <w:rsid w:val="00C86800"/>
    <w:rsid w:val="00C86C4D"/>
    <w:rsid w:val="00C87866"/>
    <w:rsid w:val="00C878BF"/>
    <w:rsid w:val="00C87B7A"/>
    <w:rsid w:val="00C90EE4"/>
    <w:rsid w:val="00C913D2"/>
    <w:rsid w:val="00C91721"/>
    <w:rsid w:val="00C923A9"/>
    <w:rsid w:val="00C92969"/>
    <w:rsid w:val="00C92ADF"/>
    <w:rsid w:val="00C92BB8"/>
    <w:rsid w:val="00C93B71"/>
    <w:rsid w:val="00C94B1A"/>
    <w:rsid w:val="00C95F6D"/>
    <w:rsid w:val="00C96442"/>
    <w:rsid w:val="00C968A4"/>
    <w:rsid w:val="00C96CFC"/>
    <w:rsid w:val="00C972C6"/>
    <w:rsid w:val="00CA08B1"/>
    <w:rsid w:val="00CA0D53"/>
    <w:rsid w:val="00CA1180"/>
    <w:rsid w:val="00CA12B1"/>
    <w:rsid w:val="00CA12ED"/>
    <w:rsid w:val="00CA1460"/>
    <w:rsid w:val="00CA1F68"/>
    <w:rsid w:val="00CA3838"/>
    <w:rsid w:val="00CA4602"/>
    <w:rsid w:val="00CA4A1E"/>
    <w:rsid w:val="00CA5ED7"/>
    <w:rsid w:val="00CA647D"/>
    <w:rsid w:val="00CA6DC2"/>
    <w:rsid w:val="00CA6E80"/>
    <w:rsid w:val="00CA71EC"/>
    <w:rsid w:val="00CA7948"/>
    <w:rsid w:val="00CA7E56"/>
    <w:rsid w:val="00CB1652"/>
    <w:rsid w:val="00CB21BA"/>
    <w:rsid w:val="00CB403E"/>
    <w:rsid w:val="00CB4733"/>
    <w:rsid w:val="00CB486C"/>
    <w:rsid w:val="00CB516C"/>
    <w:rsid w:val="00CB67FB"/>
    <w:rsid w:val="00CB741E"/>
    <w:rsid w:val="00CB74E3"/>
    <w:rsid w:val="00CC01F8"/>
    <w:rsid w:val="00CC1AA3"/>
    <w:rsid w:val="00CC1B35"/>
    <w:rsid w:val="00CC2052"/>
    <w:rsid w:val="00CC2383"/>
    <w:rsid w:val="00CC24DA"/>
    <w:rsid w:val="00CC3CBD"/>
    <w:rsid w:val="00CC4108"/>
    <w:rsid w:val="00CC4711"/>
    <w:rsid w:val="00CC495C"/>
    <w:rsid w:val="00CC4B80"/>
    <w:rsid w:val="00CC5A8B"/>
    <w:rsid w:val="00CC6B4D"/>
    <w:rsid w:val="00CC7837"/>
    <w:rsid w:val="00CD0DBF"/>
    <w:rsid w:val="00CD1134"/>
    <w:rsid w:val="00CD11F8"/>
    <w:rsid w:val="00CD19A6"/>
    <w:rsid w:val="00CD2431"/>
    <w:rsid w:val="00CD2B63"/>
    <w:rsid w:val="00CD4055"/>
    <w:rsid w:val="00CD4597"/>
    <w:rsid w:val="00CD5993"/>
    <w:rsid w:val="00CD5D99"/>
    <w:rsid w:val="00CD5EA3"/>
    <w:rsid w:val="00CD5F06"/>
    <w:rsid w:val="00CD6782"/>
    <w:rsid w:val="00CD6BFC"/>
    <w:rsid w:val="00CD7593"/>
    <w:rsid w:val="00CD7B82"/>
    <w:rsid w:val="00CE084E"/>
    <w:rsid w:val="00CE0936"/>
    <w:rsid w:val="00CE0C73"/>
    <w:rsid w:val="00CE19DC"/>
    <w:rsid w:val="00CE21C1"/>
    <w:rsid w:val="00CE4304"/>
    <w:rsid w:val="00CE4F9E"/>
    <w:rsid w:val="00CE5289"/>
    <w:rsid w:val="00CE54FC"/>
    <w:rsid w:val="00CE5A7E"/>
    <w:rsid w:val="00CE5B68"/>
    <w:rsid w:val="00CE624D"/>
    <w:rsid w:val="00CE67E8"/>
    <w:rsid w:val="00CF085C"/>
    <w:rsid w:val="00CF09D9"/>
    <w:rsid w:val="00CF1205"/>
    <w:rsid w:val="00CF2580"/>
    <w:rsid w:val="00CF29A5"/>
    <w:rsid w:val="00CF4286"/>
    <w:rsid w:val="00CF4870"/>
    <w:rsid w:val="00CF6FD7"/>
    <w:rsid w:val="00CF7424"/>
    <w:rsid w:val="00CF7500"/>
    <w:rsid w:val="00CF75E5"/>
    <w:rsid w:val="00D0019B"/>
    <w:rsid w:val="00D00361"/>
    <w:rsid w:val="00D00426"/>
    <w:rsid w:val="00D00F2B"/>
    <w:rsid w:val="00D01000"/>
    <w:rsid w:val="00D01634"/>
    <w:rsid w:val="00D027F9"/>
    <w:rsid w:val="00D038E2"/>
    <w:rsid w:val="00D03D5D"/>
    <w:rsid w:val="00D0445D"/>
    <w:rsid w:val="00D044FC"/>
    <w:rsid w:val="00D04AB0"/>
    <w:rsid w:val="00D04CB4"/>
    <w:rsid w:val="00D04D7B"/>
    <w:rsid w:val="00D053D7"/>
    <w:rsid w:val="00D05A7F"/>
    <w:rsid w:val="00D05C25"/>
    <w:rsid w:val="00D06448"/>
    <w:rsid w:val="00D06560"/>
    <w:rsid w:val="00D06761"/>
    <w:rsid w:val="00D069BF"/>
    <w:rsid w:val="00D06E35"/>
    <w:rsid w:val="00D0708C"/>
    <w:rsid w:val="00D1002B"/>
    <w:rsid w:val="00D101BC"/>
    <w:rsid w:val="00D1142A"/>
    <w:rsid w:val="00D11AD2"/>
    <w:rsid w:val="00D121A7"/>
    <w:rsid w:val="00D12449"/>
    <w:rsid w:val="00D1253F"/>
    <w:rsid w:val="00D14B5E"/>
    <w:rsid w:val="00D170B1"/>
    <w:rsid w:val="00D17EA3"/>
    <w:rsid w:val="00D2093C"/>
    <w:rsid w:val="00D20A7F"/>
    <w:rsid w:val="00D210D3"/>
    <w:rsid w:val="00D21F08"/>
    <w:rsid w:val="00D22465"/>
    <w:rsid w:val="00D22622"/>
    <w:rsid w:val="00D235E9"/>
    <w:rsid w:val="00D23662"/>
    <w:rsid w:val="00D2408A"/>
    <w:rsid w:val="00D24DAD"/>
    <w:rsid w:val="00D24E28"/>
    <w:rsid w:val="00D259E0"/>
    <w:rsid w:val="00D272D2"/>
    <w:rsid w:val="00D273DB"/>
    <w:rsid w:val="00D30BA7"/>
    <w:rsid w:val="00D31087"/>
    <w:rsid w:val="00D31603"/>
    <w:rsid w:val="00D31A2C"/>
    <w:rsid w:val="00D321C5"/>
    <w:rsid w:val="00D34523"/>
    <w:rsid w:val="00D34D86"/>
    <w:rsid w:val="00D35EF5"/>
    <w:rsid w:val="00D3608A"/>
    <w:rsid w:val="00D36A4C"/>
    <w:rsid w:val="00D36B4D"/>
    <w:rsid w:val="00D37CD4"/>
    <w:rsid w:val="00D40918"/>
    <w:rsid w:val="00D40FEA"/>
    <w:rsid w:val="00D414BD"/>
    <w:rsid w:val="00D41861"/>
    <w:rsid w:val="00D42555"/>
    <w:rsid w:val="00D428D6"/>
    <w:rsid w:val="00D433E2"/>
    <w:rsid w:val="00D4385F"/>
    <w:rsid w:val="00D44EDF"/>
    <w:rsid w:val="00D4674C"/>
    <w:rsid w:val="00D47598"/>
    <w:rsid w:val="00D505D9"/>
    <w:rsid w:val="00D50C99"/>
    <w:rsid w:val="00D516A3"/>
    <w:rsid w:val="00D5251D"/>
    <w:rsid w:val="00D536D8"/>
    <w:rsid w:val="00D54540"/>
    <w:rsid w:val="00D54BED"/>
    <w:rsid w:val="00D54E96"/>
    <w:rsid w:val="00D5586F"/>
    <w:rsid w:val="00D55B2D"/>
    <w:rsid w:val="00D5614C"/>
    <w:rsid w:val="00D563B1"/>
    <w:rsid w:val="00D56766"/>
    <w:rsid w:val="00D56C23"/>
    <w:rsid w:val="00D56FCF"/>
    <w:rsid w:val="00D57258"/>
    <w:rsid w:val="00D573BA"/>
    <w:rsid w:val="00D579D1"/>
    <w:rsid w:val="00D57DC7"/>
    <w:rsid w:val="00D60051"/>
    <w:rsid w:val="00D62900"/>
    <w:rsid w:val="00D6349F"/>
    <w:rsid w:val="00D63975"/>
    <w:rsid w:val="00D6405E"/>
    <w:rsid w:val="00D64CE0"/>
    <w:rsid w:val="00D653B9"/>
    <w:rsid w:val="00D6665E"/>
    <w:rsid w:val="00D66E7C"/>
    <w:rsid w:val="00D674BD"/>
    <w:rsid w:val="00D675F9"/>
    <w:rsid w:val="00D7012D"/>
    <w:rsid w:val="00D7046F"/>
    <w:rsid w:val="00D70782"/>
    <w:rsid w:val="00D70C08"/>
    <w:rsid w:val="00D70C60"/>
    <w:rsid w:val="00D70F8F"/>
    <w:rsid w:val="00D72173"/>
    <w:rsid w:val="00D72E80"/>
    <w:rsid w:val="00D74A34"/>
    <w:rsid w:val="00D7543E"/>
    <w:rsid w:val="00D75B29"/>
    <w:rsid w:val="00D75D39"/>
    <w:rsid w:val="00D75F36"/>
    <w:rsid w:val="00D7615F"/>
    <w:rsid w:val="00D76441"/>
    <w:rsid w:val="00D777B2"/>
    <w:rsid w:val="00D8187E"/>
    <w:rsid w:val="00D81EE1"/>
    <w:rsid w:val="00D824DB"/>
    <w:rsid w:val="00D839BA"/>
    <w:rsid w:val="00D845F6"/>
    <w:rsid w:val="00D85030"/>
    <w:rsid w:val="00D85470"/>
    <w:rsid w:val="00D8605C"/>
    <w:rsid w:val="00D87634"/>
    <w:rsid w:val="00D90427"/>
    <w:rsid w:val="00D907B2"/>
    <w:rsid w:val="00D912B9"/>
    <w:rsid w:val="00D913EE"/>
    <w:rsid w:val="00D9150B"/>
    <w:rsid w:val="00D92FE4"/>
    <w:rsid w:val="00D95541"/>
    <w:rsid w:val="00D95E51"/>
    <w:rsid w:val="00D96FEB"/>
    <w:rsid w:val="00D97447"/>
    <w:rsid w:val="00D97814"/>
    <w:rsid w:val="00D97FAB"/>
    <w:rsid w:val="00DA10E0"/>
    <w:rsid w:val="00DA135F"/>
    <w:rsid w:val="00DA2E48"/>
    <w:rsid w:val="00DA3AD5"/>
    <w:rsid w:val="00DA5548"/>
    <w:rsid w:val="00DA55E9"/>
    <w:rsid w:val="00DA5BB7"/>
    <w:rsid w:val="00DA5F3E"/>
    <w:rsid w:val="00DA5FC4"/>
    <w:rsid w:val="00DA6493"/>
    <w:rsid w:val="00DA69FE"/>
    <w:rsid w:val="00DA7935"/>
    <w:rsid w:val="00DA7AA1"/>
    <w:rsid w:val="00DB0F18"/>
    <w:rsid w:val="00DB16CF"/>
    <w:rsid w:val="00DB30E1"/>
    <w:rsid w:val="00DB47B3"/>
    <w:rsid w:val="00DB4927"/>
    <w:rsid w:val="00DB58D1"/>
    <w:rsid w:val="00DB603E"/>
    <w:rsid w:val="00DB622A"/>
    <w:rsid w:val="00DB6CC8"/>
    <w:rsid w:val="00DB7133"/>
    <w:rsid w:val="00DB7933"/>
    <w:rsid w:val="00DB7E79"/>
    <w:rsid w:val="00DC18AB"/>
    <w:rsid w:val="00DC2E54"/>
    <w:rsid w:val="00DC31C8"/>
    <w:rsid w:val="00DC3F0B"/>
    <w:rsid w:val="00DC48D6"/>
    <w:rsid w:val="00DC50D3"/>
    <w:rsid w:val="00DC5C2F"/>
    <w:rsid w:val="00DC61B9"/>
    <w:rsid w:val="00DC721D"/>
    <w:rsid w:val="00DC7635"/>
    <w:rsid w:val="00DC793B"/>
    <w:rsid w:val="00DD1BD3"/>
    <w:rsid w:val="00DD22A5"/>
    <w:rsid w:val="00DD2B41"/>
    <w:rsid w:val="00DD2C2F"/>
    <w:rsid w:val="00DD2ED3"/>
    <w:rsid w:val="00DD4499"/>
    <w:rsid w:val="00DD47A9"/>
    <w:rsid w:val="00DD501C"/>
    <w:rsid w:val="00DD5570"/>
    <w:rsid w:val="00DD7B73"/>
    <w:rsid w:val="00DD7C90"/>
    <w:rsid w:val="00DE00CB"/>
    <w:rsid w:val="00DE38CD"/>
    <w:rsid w:val="00DE404E"/>
    <w:rsid w:val="00DE4854"/>
    <w:rsid w:val="00DE4D84"/>
    <w:rsid w:val="00DE5709"/>
    <w:rsid w:val="00DE6F5E"/>
    <w:rsid w:val="00DE7057"/>
    <w:rsid w:val="00DE7A97"/>
    <w:rsid w:val="00DF0AB9"/>
    <w:rsid w:val="00DF179B"/>
    <w:rsid w:val="00DF219A"/>
    <w:rsid w:val="00DF2273"/>
    <w:rsid w:val="00DF2DC4"/>
    <w:rsid w:val="00DF3092"/>
    <w:rsid w:val="00DF4A0C"/>
    <w:rsid w:val="00DF529A"/>
    <w:rsid w:val="00DF5B43"/>
    <w:rsid w:val="00DF6335"/>
    <w:rsid w:val="00DF69D8"/>
    <w:rsid w:val="00DF7805"/>
    <w:rsid w:val="00DF78F5"/>
    <w:rsid w:val="00E00CA0"/>
    <w:rsid w:val="00E0117A"/>
    <w:rsid w:val="00E014A3"/>
    <w:rsid w:val="00E01621"/>
    <w:rsid w:val="00E0177A"/>
    <w:rsid w:val="00E01BC9"/>
    <w:rsid w:val="00E0267C"/>
    <w:rsid w:val="00E028BF"/>
    <w:rsid w:val="00E03865"/>
    <w:rsid w:val="00E04037"/>
    <w:rsid w:val="00E054F6"/>
    <w:rsid w:val="00E0563B"/>
    <w:rsid w:val="00E05B23"/>
    <w:rsid w:val="00E05DB7"/>
    <w:rsid w:val="00E05F89"/>
    <w:rsid w:val="00E06240"/>
    <w:rsid w:val="00E07EE5"/>
    <w:rsid w:val="00E10C2F"/>
    <w:rsid w:val="00E11A39"/>
    <w:rsid w:val="00E12A40"/>
    <w:rsid w:val="00E13147"/>
    <w:rsid w:val="00E13323"/>
    <w:rsid w:val="00E133AD"/>
    <w:rsid w:val="00E16860"/>
    <w:rsid w:val="00E17B61"/>
    <w:rsid w:val="00E21631"/>
    <w:rsid w:val="00E2220A"/>
    <w:rsid w:val="00E22B6A"/>
    <w:rsid w:val="00E2344C"/>
    <w:rsid w:val="00E238B6"/>
    <w:rsid w:val="00E246DA"/>
    <w:rsid w:val="00E25911"/>
    <w:rsid w:val="00E2613E"/>
    <w:rsid w:val="00E26E73"/>
    <w:rsid w:val="00E27041"/>
    <w:rsid w:val="00E27F0C"/>
    <w:rsid w:val="00E3028C"/>
    <w:rsid w:val="00E30D71"/>
    <w:rsid w:val="00E326F7"/>
    <w:rsid w:val="00E32BF8"/>
    <w:rsid w:val="00E3325A"/>
    <w:rsid w:val="00E3467F"/>
    <w:rsid w:val="00E34D72"/>
    <w:rsid w:val="00E35148"/>
    <w:rsid w:val="00E35C1E"/>
    <w:rsid w:val="00E3691A"/>
    <w:rsid w:val="00E36E30"/>
    <w:rsid w:val="00E37B55"/>
    <w:rsid w:val="00E40BDB"/>
    <w:rsid w:val="00E414A7"/>
    <w:rsid w:val="00E41B84"/>
    <w:rsid w:val="00E41B86"/>
    <w:rsid w:val="00E41BEA"/>
    <w:rsid w:val="00E41C74"/>
    <w:rsid w:val="00E41FC1"/>
    <w:rsid w:val="00E42B88"/>
    <w:rsid w:val="00E432F8"/>
    <w:rsid w:val="00E43717"/>
    <w:rsid w:val="00E43F94"/>
    <w:rsid w:val="00E44321"/>
    <w:rsid w:val="00E44A40"/>
    <w:rsid w:val="00E45CB5"/>
    <w:rsid w:val="00E4689E"/>
    <w:rsid w:val="00E47000"/>
    <w:rsid w:val="00E47098"/>
    <w:rsid w:val="00E470DB"/>
    <w:rsid w:val="00E47F3A"/>
    <w:rsid w:val="00E502E3"/>
    <w:rsid w:val="00E50772"/>
    <w:rsid w:val="00E508A1"/>
    <w:rsid w:val="00E50A85"/>
    <w:rsid w:val="00E50DE2"/>
    <w:rsid w:val="00E51E1A"/>
    <w:rsid w:val="00E522F5"/>
    <w:rsid w:val="00E52A9A"/>
    <w:rsid w:val="00E533D6"/>
    <w:rsid w:val="00E54582"/>
    <w:rsid w:val="00E550AC"/>
    <w:rsid w:val="00E56625"/>
    <w:rsid w:val="00E61040"/>
    <w:rsid w:val="00E613B4"/>
    <w:rsid w:val="00E61976"/>
    <w:rsid w:val="00E61BCA"/>
    <w:rsid w:val="00E61BEF"/>
    <w:rsid w:val="00E61CEE"/>
    <w:rsid w:val="00E62B9F"/>
    <w:rsid w:val="00E6452D"/>
    <w:rsid w:val="00E6546B"/>
    <w:rsid w:val="00E65BD8"/>
    <w:rsid w:val="00E65D41"/>
    <w:rsid w:val="00E66C65"/>
    <w:rsid w:val="00E66DAF"/>
    <w:rsid w:val="00E702D1"/>
    <w:rsid w:val="00E703D0"/>
    <w:rsid w:val="00E71597"/>
    <w:rsid w:val="00E71B29"/>
    <w:rsid w:val="00E71B58"/>
    <w:rsid w:val="00E71FDF"/>
    <w:rsid w:val="00E72388"/>
    <w:rsid w:val="00E72CFB"/>
    <w:rsid w:val="00E747F3"/>
    <w:rsid w:val="00E74C24"/>
    <w:rsid w:val="00E74CBA"/>
    <w:rsid w:val="00E765A9"/>
    <w:rsid w:val="00E771C9"/>
    <w:rsid w:val="00E80953"/>
    <w:rsid w:val="00E80CAF"/>
    <w:rsid w:val="00E80FAA"/>
    <w:rsid w:val="00E8174D"/>
    <w:rsid w:val="00E8194D"/>
    <w:rsid w:val="00E839A8"/>
    <w:rsid w:val="00E85E5B"/>
    <w:rsid w:val="00E867B9"/>
    <w:rsid w:val="00E8680E"/>
    <w:rsid w:val="00E87C6C"/>
    <w:rsid w:val="00E910CB"/>
    <w:rsid w:val="00E918A5"/>
    <w:rsid w:val="00E91DBB"/>
    <w:rsid w:val="00E92CDD"/>
    <w:rsid w:val="00E93B35"/>
    <w:rsid w:val="00E94528"/>
    <w:rsid w:val="00E94B2C"/>
    <w:rsid w:val="00E94ED4"/>
    <w:rsid w:val="00E9505D"/>
    <w:rsid w:val="00E97138"/>
    <w:rsid w:val="00E97815"/>
    <w:rsid w:val="00EA193C"/>
    <w:rsid w:val="00EA1E5F"/>
    <w:rsid w:val="00EA3BC9"/>
    <w:rsid w:val="00EA441E"/>
    <w:rsid w:val="00EA49BF"/>
    <w:rsid w:val="00EA6054"/>
    <w:rsid w:val="00EA67E5"/>
    <w:rsid w:val="00EA7D1F"/>
    <w:rsid w:val="00EB09A0"/>
    <w:rsid w:val="00EB16B6"/>
    <w:rsid w:val="00EB28CE"/>
    <w:rsid w:val="00EB2CDE"/>
    <w:rsid w:val="00EB305C"/>
    <w:rsid w:val="00EB352E"/>
    <w:rsid w:val="00EB3F62"/>
    <w:rsid w:val="00EB49CD"/>
    <w:rsid w:val="00EB610B"/>
    <w:rsid w:val="00EB6211"/>
    <w:rsid w:val="00EB71D5"/>
    <w:rsid w:val="00EB7AFE"/>
    <w:rsid w:val="00EB7FA1"/>
    <w:rsid w:val="00EC0C5A"/>
    <w:rsid w:val="00EC21F5"/>
    <w:rsid w:val="00EC2480"/>
    <w:rsid w:val="00EC2C62"/>
    <w:rsid w:val="00EC336C"/>
    <w:rsid w:val="00EC3B0C"/>
    <w:rsid w:val="00EC4337"/>
    <w:rsid w:val="00EC438B"/>
    <w:rsid w:val="00EC44FB"/>
    <w:rsid w:val="00EC4505"/>
    <w:rsid w:val="00EC4C0E"/>
    <w:rsid w:val="00EC5E45"/>
    <w:rsid w:val="00EC5ECE"/>
    <w:rsid w:val="00EC65E2"/>
    <w:rsid w:val="00EC6FFD"/>
    <w:rsid w:val="00ED0482"/>
    <w:rsid w:val="00ED135D"/>
    <w:rsid w:val="00ED2556"/>
    <w:rsid w:val="00ED2762"/>
    <w:rsid w:val="00ED2968"/>
    <w:rsid w:val="00ED3EFD"/>
    <w:rsid w:val="00ED3FD5"/>
    <w:rsid w:val="00ED4770"/>
    <w:rsid w:val="00ED4FFA"/>
    <w:rsid w:val="00ED5AC3"/>
    <w:rsid w:val="00ED60E9"/>
    <w:rsid w:val="00ED61AC"/>
    <w:rsid w:val="00ED6B83"/>
    <w:rsid w:val="00ED7113"/>
    <w:rsid w:val="00ED7A05"/>
    <w:rsid w:val="00EE0132"/>
    <w:rsid w:val="00EE2566"/>
    <w:rsid w:val="00EE27C8"/>
    <w:rsid w:val="00EE334A"/>
    <w:rsid w:val="00EE3E4B"/>
    <w:rsid w:val="00EE4444"/>
    <w:rsid w:val="00EE4AED"/>
    <w:rsid w:val="00EE6315"/>
    <w:rsid w:val="00EE6BC7"/>
    <w:rsid w:val="00EE7807"/>
    <w:rsid w:val="00EE7A76"/>
    <w:rsid w:val="00EF0B61"/>
    <w:rsid w:val="00EF186A"/>
    <w:rsid w:val="00EF1AE8"/>
    <w:rsid w:val="00EF1F40"/>
    <w:rsid w:val="00EF2942"/>
    <w:rsid w:val="00EF2E19"/>
    <w:rsid w:val="00EF3287"/>
    <w:rsid w:val="00EF5B3F"/>
    <w:rsid w:val="00EF6165"/>
    <w:rsid w:val="00EF6D6A"/>
    <w:rsid w:val="00EF7005"/>
    <w:rsid w:val="00EF76D9"/>
    <w:rsid w:val="00EF7BF7"/>
    <w:rsid w:val="00F00A63"/>
    <w:rsid w:val="00F00F52"/>
    <w:rsid w:val="00F01A7D"/>
    <w:rsid w:val="00F01B29"/>
    <w:rsid w:val="00F01F12"/>
    <w:rsid w:val="00F03E66"/>
    <w:rsid w:val="00F04027"/>
    <w:rsid w:val="00F04167"/>
    <w:rsid w:val="00F04E4B"/>
    <w:rsid w:val="00F05334"/>
    <w:rsid w:val="00F05FB2"/>
    <w:rsid w:val="00F0601C"/>
    <w:rsid w:val="00F06B49"/>
    <w:rsid w:val="00F070E4"/>
    <w:rsid w:val="00F07967"/>
    <w:rsid w:val="00F07C38"/>
    <w:rsid w:val="00F11C83"/>
    <w:rsid w:val="00F11FF2"/>
    <w:rsid w:val="00F127AA"/>
    <w:rsid w:val="00F12D5B"/>
    <w:rsid w:val="00F136D2"/>
    <w:rsid w:val="00F14871"/>
    <w:rsid w:val="00F169CD"/>
    <w:rsid w:val="00F20B7A"/>
    <w:rsid w:val="00F20B7F"/>
    <w:rsid w:val="00F21B76"/>
    <w:rsid w:val="00F221B8"/>
    <w:rsid w:val="00F22BB0"/>
    <w:rsid w:val="00F23551"/>
    <w:rsid w:val="00F23D23"/>
    <w:rsid w:val="00F24390"/>
    <w:rsid w:val="00F2630C"/>
    <w:rsid w:val="00F268E1"/>
    <w:rsid w:val="00F26CDB"/>
    <w:rsid w:val="00F27189"/>
    <w:rsid w:val="00F301DF"/>
    <w:rsid w:val="00F304C9"/>
    <w:rsid w:val="00F31119"/>
    <w:rsid w:val="00F31596"/>
    <w:rsid w:val="00F31E99"/>
    <w:rsid w:val="00F31F95"/>
    <w:rsid w:val="00F3211F"/>
    <w:rsid w:val="00F32714"/>
    <w:rsid w:val="00F3381A"/>
    <w:rsid w:val="00F33C21"/>
    <w:rsid w:val="00F33E73"/>
    <w:rsid w:val="00F348CE"/>
    <w:rsid w:val="00F3642A"/>
    <w:rsid w:val="00F36A7C"/>
    <w:rsid w:val="00F37160"/>
    <w:rsid w:val="00F40801"/>
    <w:rsid w:val="00F41A49"/>
    <w:rsid w:val="00F41A70"/>
    <w:rsid w:val="00F43939"/>
    <w:rsid w:val="00F44637"/>
    <w:rsid w:val="00F44E77"/>
    <w:rsid w:val="00F45B10"/>
    <w:rsid w:val="00F45C65"/>
    <w:rsid w:val="00F477B5"/>
    <w:rsid w:val="00F505AD"/>
    <w:rsid w:val="00F50E81"/>
    <w:rsid w:val="00F5122C"/>
    <w:rsid w:val="00F51757"/>
    <w:rsid w:val="00F520F5"/>
    <w:rsid w:val="00F53BCE"/>
    <w:rsid w:val="00F55AD9"/>
    <w:rsid w:val="00F55FAE"/>
    <w:rsid w:val="00F56A9E"/>
    <w:rsid w:val="00F5709A"/>
    <w:rsid w:val="00F576B4"/>
    <w:rsid w:val="00F57B81"/>
    <w:rsid w:val="00F60883"/>
    <w:rsid w:val="00F60BB9"/>
    <w:rsid w:val="00F61023"/>
    <w:rsid w:val="00F610FC"/>
    <w:rsid w:val="00F61937"/>
    <w:rsid w:val="00F62074"/>
    <w:rsid w:val="00F629F1"/>
    <w:rsid w:val="00F62DEA"/>
    <w:rsid w:val="00F62E07"/>
    <w:rsid w:val="00F63658"/>
    <w:rsid w:val="00F63870"/>
    <w:rsid w:val="00F64867"/>
    <w:rsid w:val="00F65400"/>
    <w:rsid w:val="00F65980"/>
    <w:rsid w:val="00F662AA"/>
    <w:rsid w:val="00F67730"/>
    <w:rsid w:val="00F6787F"/>
    <w:rsid w:val="00F704A9"/>
    <w:rsid w:val="00F70A8B"/>
    <w:rsid w:val="00F7296D"/>
    <w:rsid w:val="00F72C02"/>
    <w:rsid w:val="00F72DEA"/>
    <w:rsid w:val="00F73D5F"/>
    <w:rsid w:val="00F7448F"/>
    <w:rsid w:val="00F748BB"/>
    <w:rsid w:val="00F752BB"/>
    <w:rsid w:val="00F76273"/>
    <w:rsid w:val="00F76BF5"/>
    <w:rsid w:val="00F7705A"/>
    <w:rsid w:val="00F7796F"/>
    <w:rsid w:val="00F77E8E"/>
    <w:rsid w:val="00F80830"/>
    <w:rsid w:val="00F80C0D"/>
    <w:rsid w:val="00F810E2"/>
    <w:rsid w:val="00F8131E"/>
    <w:rsid w:val="00F82AE4"/>
    <w:rsid w:val="00F8492F"/>
    <w:rsid w:val="00F84FF6"/>
    <w:rsid w:val="00F856EF"/>
    <w:rsid w:val="00F8755D"/>
    <w:rsid w:val="00F90720"/>
    <w:rsid w:val="00F90A52"/>
    <w:rsid w:val="00F92BCB"/>
    <w:rsid w:val="00F94D7D"/>
    <w:rsid w:val="00F95123"/>
    <w:rsid w:val="00F95220"/>
    <w:rsid w:val="00F95F34"/>
    <w:rsid w:val="00F95FF0"/>
    <w:rsid w:val="00F97564"/>
    <w:rsid w:val="00F978DC"/>
    <w:rsid w:val="00FA1C1C"/>
    <w:rsid w:val="00FA2A04"/>
    <w:rsid w:val="00FA3441"/>
    <w:rsid w:val="00FA41DB"/>
    <w:rsid w:val="00FA4E48"/>
    <w:rsid w:val="00FA6863"/>
    <w:rsid w:val="00FA7F0A"/>
    <w:rsid w:val="00FB1412"/>
    <w:rsid w:val="00FB2EA1"/>
    <w:rsid w:val="00FB3667"/>
    <w:rsid w:val="00FB4020"/>
    <w:rsid w:val="00FB48A6"/>
    <w:rsid w:val="00FB50FC"/>
    <w:rsid w:val="00FB5280"/>
    <w:rsid w:val="00FB56FD"/>
    <w:rsid w:val="00FB6EEB"/>
    <w:rsid w:val="00FB7091"/>
    <w:rsid w:val="00FB710F"/>
    <w:rsid w:val="00FB71E7"/>
    <w:rsid w:val="00FC1E24"/>
    <w:rsid w:val="00FC1FC1"/>
    <w:rsid w:val="00FC26EE"/>
    <w:rsid w:val="00FC27A3"/>
    <w:rsid w:val="00FC285A"/>
    <w:rsid w:val="00FC39C7"/>
    <w:rsid w:val="00FC3C97"/>
    <w:rsid w:val="00FC3E7D"/>
    <w:rsid w:val="00FC5425"/>
    <w:rsid w:val="00FC5B55"/>
    <w:rsid w:val="00FD08A0"/>
    <w:rsid w:val="00FD1205"/>
    <w:rsid w:val="00FD1435"/>
    <w:rsid w:val="00FD1699"/>
    <w:rsid w:val="00FD1844"/>
    <w:rsid w:val="00FD20AE"/>
    <w:rsid w:val="00FD2ED3"/>
    <w:rsid w:val="00FD31D4"/>
    <w:rsid w:val="00FD41EA"/>
    <w:rsid w:val="00FD430B"/>
    <w:rsid w:val="00FD5A9A"/>
    <w:rsid w:val="00FD5B23"/>
    <w:rsid w:val="00FD67AE"/>
    <w:rsid w:val="00FE04F1"/>
    <w:rsid w:val="00FE0F5D"/>
    <w:rsid w:val="00FE1EC3"/>
    <w:rsid w:val="00FE25D5"/>
    <w:rsid w:val="00FE2C8C"/>
    <w:rsid w:val="00FE3478"/>
    <w:rsid w:val="00FE3C1F"/>
    <w:rsid w:val="00FE5193"/>
    <w:rsid w:val="00FE5FEC"/>
    <w:rsid w:val="00FE6897"/>
    <w:rsid w:val="00FE73CF"/>
    <w:rsid w:val="00FF01C7"/>
    <w:rsid w:val="00FF074B"/>
    <w:rsid w:val="00FF2707"/>
    <w:rsid w:val="00FF28E6"/>
    <w:rsid w:val="00FF2C07"/>
    <w:rsid w:val="00FF2EB5"/>
    <w:rsid w:val="00FF30B2"/>
    <w:rsid w:val="00FF3AF5"/>
    <w:rsid w:val="00FF3BFA"/>
    <w:rsid w:val="00FF7557"/>
    <w:rsid w:val="00FF78DD"/>
    <w:rsid w:val="00FF7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CB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3CBF"/>
    <w:pPr>
      <w:keepNext/>
      <w:outlineLvl w:val="0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63CBF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663CBF"/>
    <w:pPr>
      <w:ind w:right="-5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63CBF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663CB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63CBF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63CB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663CBF"/>
    <w:pPr>
      <w:jc w:val="center"/>
    </w:pPr>
    <w:rPr>
      <w:b/>
      <w:bCs/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63CB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845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4611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2</Pages>
  <Words>413</Words>
  <Characters>2355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2013-12-30T12:11:00Z</cp:lastPrinted>
  <dcterms:created xsi:type="dcterms:W3CDTF">2013-12-13T06:23:00Z</dcterms:created>
  <dcterms:modified xsi:type="dcterms:W3CDTF">2014-01-09T06:09:00Z</dcterms:modified>
</cp:coreProperties>
</file>